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59FC" w:rsidRPr="006759FC" w:rsidRDefault="006759FC" w:rsidP="006759F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9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Администрация </w:t>
      </w:r>
      <w:proofErr w:type="spellStart"/>
      <w:r w:rsidRPr="006759FC">
        <w:rPr>
          <w:rFonts w:ascii="Times New Roman" w:eastAsia="Times New Roman" w:hAnsi="Times New Roman" w:cs="Times New Roman"/>
          <w:sz w:val="24"/>
          <w:szCs w:val="24"/>
          <w:lang w:eastAsia="ru-RU"/>
        </w:rPr>
        <w:t>Бурлинского</w:t>
      </w:r>
      <w:proofErr w:type="spellEnd"/>
      <w:r w:rsidRPr="006759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Алтайского края </w:t>
      </w:r>
    </w:p>
    <w:p w:rsidR="006759FC" w:rsidRPr="006759FC" w:rsidRDefault="006759FC" w:rsidP="006759FC">
      <w:pPr>
        <w:spacing w:after="0" w:line="240" w:lineRule="auto"/>
        <w:ind w:left="458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59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Муниципальное бюджетное общеобразовательное учреждение</w:t>
      </w:r>
    </w:p>
    <w:p w:rsidR="006759FC" w:rsidRPr="006759FC" w:rsidRDefault="006759FC" w:rsidP="006759FC">
      <w:pPr>
        <w:spacing w:after="0" w:line="240" w:lineRule="auto"/>
        <w:ind w:left="458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59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proofErr w:type="spellStart"/>
      <w:r w:rsidRPr="006759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Ореховская</w:t>
      </w:r>
      <w:proofErr w:type="spellEnd"/>
      <w:r w:rsidRPr="006759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средняя общеобразовательная школа»</w:t>
      </w:r>
    </w:p>
    <w:p w:rsidR="006759FC" w:rsidRPr="006759FC" w:rsidRDefault="006759FC" w:rsidP="006759FC">
      <w:pPr>
        <w:spacing w:after="0" w:line="240" w:lineRule="auto"/>
        <w:ind w:left="458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59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Филиал «</w:t>
      </w:r>
      <w:proofErr w:type="spellStart"/>
      <w:r w:rsidRPr="006759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Цветопольская</w:t>
      </w:r>
      <w:proofErr w:type="spellEnd"/>
      <w:r w:rsidRPr="006759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НОШ»</w:t>
      </w:r>
    </w:p>
    <w:p w:rsidR="006759FC" w:rsidRPr="006759FC" w:rsidRDefault="006759FC" w:rsidP="006759FC">
      <w:pPr>
        <w:spacing w:after="0" w:line="240" w:lineRule="auto"/>
        <w:ind w:left="458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6759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Бурлинского</w:t>
      </w:r>
      <w:proofErr w:type="spellEnd"/>
      <w:r w:rsidRPr="006759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района Алтайского края</w:t>
      </w:r>
    </w:p>
    <w:p w:rsidR="006759FC" w:rsidRPr="006759FC" w:rsidRDefault="006759FC" w:rsidP="006759FC">
      <w:pPr>
        <w:spacing w:after="160" w:line="256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</w:p>
    <w:p w:rsidR="006759FC" w:rsidRPr="006759FC" w:rsidRDefault="006759FC" w:rsidP="006759FC">
      <w:pPr>
        <w:spacing w:after="160" w:line="256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</w:p>
    <w:tbl>
      <w:tblPr>
        <w:tblStyle w:val="af3"/>
        <w:tblW w:w="0" w:type="auto"/>
        <w:tblInd w:w="2608" w:type="dxa"/>
        <w:tblLook w:val="04A0"/>
      </w:tblPr>
      <w:tblGrid>
        <w:gridCol w:w="4672"/>
        <w:gridCol w:w="4673"/>
      </w:tblGrid>
      <w:tr w:rsidR="006759FC" w:rsidRPr="006759FC" w:rsidTr="000A3112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FC" w:rsidRPr="006759FC" w:rsidRDefault="006759FC" w:rsidP="006759FC">
            <w:pPr>
              <w:contextualSpacing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6759FC">
              <w:rPr>
                <w:rFonts w:ascii="Times New Roman" w:eastAsia="Times New Roman" w:hAnsi="Times New Roman" w:cs="Times New Roman"/>
                <w:szCs w:val="24"/>
              </w:rPr>
              <w:t>«Согласовано»</w:t>
            </w:r>
          </w:p>
          <w:p w:rsidR="006759FC" w:rsidRPr="006759FC" w:rsidRDefault="006759FC" w:rsidP="006759FC">
            <w:pPr>
              <w:contextualSpacing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6759FC">
              <w:rPr>
                <w:rFonts w:ascii="Times New Roman" w:eastAsia="Times New Roman" w:hAnsi="Times New Roman" w:cs="Times New Roman"/>
                <w:szCs w:val="24"/>
              </w:rPr>
              <w:t>Зам</w:t>
            </w:r>
            <w:proofErr w:type="gramStart"/>
            <w:r w:rsidRPr="006759FC">
              <w:rPr>
                <w:rFonts w:ascii="Times New Roman" w:eastAsia="Times New Roman" w:hAnsi="Times New Roman" w:cs="Times New Roman"/>
                <w:szCs w:val="24"/>
              </w:rPr>
              <w:t>.д</w:t>
            </w:r>
            <w:proofErr w:type="gramEnd"/>
            <w:r w:rsidRPr="006759FC">
              <w:rPr>
                <w:rFonts w:ascii="Times New Roman" w:eastAsia="Times New Roman" w:hAnsi="Times New Roman" w:cs="Times New Roman"/>
                <w:szCs w:val="24"/>
              </w:rPr>
              <w:t>иректора по УР</w:t>
            </w:r>
          </w:p>
          <w:p w:rsidR="006759FC" w:rsidRPr="006759FC" w:rsidRDefault="00334968" w:rsidP="006759FC">
            <w:pPr>
              <w:contextualSpacing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szCs w:val="24"/>
              </w:rPr>
              <w:t>Решетило И.Г.</w:t>
            </w:r>
            <w:r w:rsidR="006759FC" w:rsidRPr="006759FC">
              <w:rPr>
                <w:rFonts w:ascii="Times New Roman" w:eastAsia="Times New Roman" w:hAnsi="Times New Roman" w:cs="Times New Roman"/>
                <w:szCs w:val="24"/>
              </w:rPr>
              <w:t>________________</w:t>
            </w:r>
          </w:p>
          <w:p w:rsidR="006759FC" w:rsidRPr="006759FC" w:rsidRDefault="006759FC" w:rsidP="006759FC">
            <w:pPr>
              <w:contextualSpacing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6759FC">
              <w:rPr>
                <w:rFonts w:ascii="Times New Roman" w:eastAsia="Times New Roman" w:hAnsi="Times New Roman" w:cs="Times New Roman"/>
                <w:szCs w:val="24"/>
              </w:rPr>
              <w:t>«_____»_________20</w:t>
            </w:r>
            <w:r w:rsidRPr="00334968">
              <w:rPr>
                <w:rFonts w:ascii="Times New Roman" w:eastAsia="Times New Roman" w:hAnsi="Times New Roman" w:cs="Times New Roman"/>
                <w:szCs w:val="24"/>
              </w:rPr>
              <w:t>1</w:t>
            </w:r>
            <w:r w:rsidRPr="006759FC">
              <w:rPr>
                <w:rFonts w:ascii="Times New Roman" w:eastAsia="Times New Roman" w:hAnsi="Times New Roman" w:cs="Times New Roman"/>
                <w:szCs w:val="24"/>
              </w:rPr>
              <w:t>6год</w:t>
            </w:r>
          </w:p>
          <w:p w:rsidR="006759FC" w:rsidRPr="006759FC" w:rsidRDefault="006759FC" w:rsidP="006759F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FC" w:rsidRPr="006759FC" w:rsidRDefault="006759FC" w:rsidP="006759FC">
            <w:pPr>
              <w:contextualSpacing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6759FC">
              <w:rPr>
                <w:rFonts w:ascii="Times New Roman" w:eastAsia="Times New Roman" w:hAnsi="Times New Roman" w:cs="Times New Roman"/>
                <w:szCs w:val="24"/>
              </w:rPr>
              <w:t>«Утверждаю»</w:t>
            </w:r>
          </w:p>
          <w:p w:rsidR="006759FC" w:rsidRPr="006759FC" w:rsidRDefault="006759FC" w:rsidP="006759FC">
            <w:pPr>
              <w:contextualSpacing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6759FC">
              <w:rPr>
                <w:rFonts w:ascii="Times New Roman" w:eastAsia="Times New Roman" w:hAnsi="Times New Roman" w:cs="Times New Roman"/>
                <w:szCs w:val="24"/>
              </w:rPr>
              <w:t>Директор школы</w:t>
            </w:r>
          </w:p>
          <w:p w:rsidR="006759FC" w:rsidRPr="006759FC" w:rsidRDefault="00334968" w:rsidP="006759FC">
            <w:pPr>
              <w:contextualSpacing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Cs w:val="24"/>
              </w:rPr>
              <w:t>Швец М.Т.</w:t>
            </w:r>
            <w:r w:rsidR="006759FC" w:rsidRPr="006759FC">
              <w:rPr>
                <w:rFonts w:ascii="Times New Roman" w:eastAsia="Times New Roman" w:hAnsi="Times New Roman" w:cs="Times New Roman"/>
                <w:szCs w:val="24"/>
              </w:rPr>
              <w:t>________________</w:t>
            </w:r>
          </w:p>
          <w:p w:rsidR="006759FC" w:rsidRPr="006759FC" w:rsidRDefault="006759FC" w:rsidP="006759FC">
            <w:pPr>
              <w:contextualSpacing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6759FC">
              <w:rPr>
                <w:rFonts w:ascii="Times New Roman" w:eastAsia="Times New Roman" w:hAnsi="Times New Roman" w:cs="Times New Roman"/>
                <w:szCs w:val="24"/>
              </w:rPr>
              <w:t>Приказ №__«__»_________2016г.</w:t>
            </w:r>
          </w:p>
          <w:p w:rsidR="006759FC" w:rsidRPr="006759FC" w:rsidRDefault="006759FC" w:rsidP="006759F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</w:tbl>
    <w:p w:rsidR="006759FC" w:rsidRPr="006759FC" w:rsidRDefault="006759FC" w:rsidP="006759FC">
      <w:pPr>
        <w:spacing w:after="160" w:line="256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</w:p>
    <w:p w:rsidR="006759FC" w:rsidRPr="006759FC" w:rsidRDefault="006759FC" w:rsidP="006759FC">
      <w:pPr>
        <w:spacing w:after="160" w:line="256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</w:p>
    <w:p w:rsidR="006759FC" w:rsidRPr="000A3112" w:rsidRDefault="006759FC" w:rsidP="006759FC">
      <w:pPr>
        <w:spacing w:after="160" w:line="25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A3112">
        <w:rPr>
          <w:rFonts w:ascii="Times New Roman" w:eastAsia="Calibri" w:hAnsi="Times New Roman" w:cs="Times New Roman"/>
          <w:b/>
          <w:sz w:val="24"/>
          <w:szCs w:val="24"/>
        </w:rPr>
        <w:t>Рабочая программа по математике</w:t>
      </w:r>
    </w:p>
    <w:p w:rsidR="006759FC" w:rsidRPr="000A3112" w:rsidRDefault="006759FC" w:rsidP="006759FC">
      <w:pPr>
        <w:spacing w:after="160" w:line="25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A3112">
        <w:rPr>
          <w:rFonts w:ascii="Times New Roman" w:eastAsia="Calibri" w:hAnsi="Times New Roman" w:cs="Times New Roman"/>
          <w:b/>
          <w:sz w:val="24"/>
          <w:szCs w:val="24"/>
        </w:rPr>
        <w:t>для 4 класса</w:t>
      </w:r>
    </w:p>
    <w:p w:rsidR="006759FC" w:rsidRPr="000A3112" w:rsidRDefault="006759FC" w:rsidP="006759FC">
      <w:pPr>
        <w:spacing w:after="160" w:line="25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A3112">
        <w:rPr>
          <w:rFonts w:ascii="Times New Roman" w:eastAsia="Calibri" w:hAnsi="Times New Roman" w:cs="Times New Roman"/>
          <w:b/>
          <w:sz w:val="24"/>
          <w:szCs w:val="24"/>
        </w:rPr>
        <w:t>на 2016-2017 учебный год</w:t>
      </w:r>
    </w:p>
    <w:p w:rsidR="006759FC" w:rsidRPr="006759FC" w:rsidRDefault="006759FC" w:rsidP="006759FC">
      <w:pPr>
        <w:spacing w:after="160" w:line="25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6759FC">
        <w:rPr>
          <w:rFonts w:ascii="Times New Roman" w:eastAsia="Calibri" w:hAnsi="Times New Roman" w:cs="Times New Roman"/>
          <w:sz w:val="24"/>
          <w:szCs w:val="24"/>
        </w:rPr>
        <w:t>образовательная область «Математика и информатик</w:t>
      </w:r>
      <w:proofErr w:type="gramStart"/>
      <w:r w:rsidRPr="006759FC">
        <w:rPr>
          <w:rFonts w:ascii="Times New Roman" w:eastAsia="Calibri" w:hAnsi="Times New Roman" w:cs="Times New Roman"/>
          <w:sz w:val="24"/>
          <w:szCs w:val="24"/>
        </w:rPr>
        <w:t>а(</w:t>
      </w:r>
      <w:proofErr w:type="gramEnd"/>
      <w:r w:rsidRPr="006759FC">
        <w:rPr>
          <w:rFonts w:ascii="Times New Roman" w:eastAsia="Calibri" w:hAnsi="Times New Roman" w:cs="Times New Roman"/>
          <w:sz w:val="24"/>
          <w:szCs w:val="24"/>
        </w:rPr>
        <w:t>ФГОС)»</w:t>
      </w:r>
    </w:p>
    <w:p w:rsidR="006759FC" w:rsidRPr="006759FC" w:rsidRDefault="006759FC" w:rsidP="006759FC">
      <w:pPr>
        <w:spacing w:after="160" w:line="25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759FC" w:rsidRPr="006759FC" w:rsidRDefault="006759FC" w:rsidP="006759FC">
      <w:pPr>
        <w:spacing w:after="160" w:line="25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6759FC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</w:t>
      </w:r>
      <w:r w:rsidR="00017E79">
        <w:rPr>
          <w:rFonts w:ascii="Times New Roman" w:eastAsia="Calibri" w:hAnsi="Times New Roman" w:cs="Times New Roman"/>
          <w:sz w:val="24"/>
          <w:szCs w:val="24"/>
        </w:rPr>
        <w:t xml:space="preserve">                             </w:t>
      </w:r>
      <w:r w:rsidRPr="006759FC">
        <w:rPr>
          <w:rFonts w:ascii="Times New Roman" w:eastAsia="Calibri" w:hAnsi="Times New Roman" w:cs="Times New Roman"/>
          <w:sz w:val="24"/>
          <w:szCs w:val="24"/>
        </w:rPr>
        <w:t xml:space="preserve"> Составитель:</w:t>
      </w:r>
    </w:p>
    <w:p w:rsidR="006759FC" w:rsidRPr="006759FC" w:rsidRDefault="006759FC" w:rsidP="006759FC">
      <w:pPr>
        <w:spacing w:after="160" w:line="25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6759FC">
        <w:rPr>
          <w:rFonts w:ascii="Times New Roman" w:eastAsia="Calibri" w:hAnsi="Times New Roman" w:cs="Times New Roman"/>
          <w:sz w:val="24"/>
          <w:szCs w:val="24"/>
        </w:rPr>
        <w:t>Кикенова</w:t>
      </w:r>
      <w:proofErr w:type="spellEnd"/>
      <w:r w:rsidRPr="006759FC">
        <w:rPr>
          <w:rFonts w:ascii="Times New Roman" w:eastAsia="Calibri" w:hAnsi="Times New Roman" w:cs="Times New Roman"/>
          <w:sz w:val="24"/>
          <w:szCs w:val="24"/>
        </w:rPr>
        <w:t xml:space="preserve"> Оксана Васильевна</w:t>
      </w:r>
    </w:p>
    <w:p w:rsidR="006759FC" w:rsidRPr="006759FC" w:rsidRDefault="006759FC" w:rsidP="006759FC">
      <w:pPr>
        <w:spacing w:after="160" w:line="25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6759FC">
        <w:rPr>
          <w:rFonts w:ascii="Times New Roman" w:eastAsia="Calibri" w:hAnsi="Times New Roman" w:cs="Times New Roman"/>
          <w:sz w:val="24"/>
          <w:szCs w:val="24"/>
        </w:rPr>
        <w:t>учитель начальных классов</w:t>
      </w:r>
    </w:p>
    <w:p w:rsidR="006759FC" w:rsidRPr="006759FC" w:rsidRDefault="006759FC" w:rsidP="006759FC">
      <w:pPr>
        <w:spacing w:after="160" w:line="25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6759FC">
        <w:rPr>
          <w:rFonts w:ascii="Times New Roman" w:eastAsia="Calibri" w:hAnsi="Times New Roman" w:cs="Times New Roman"/>
          <w:sz w:val="24"/>
          <w:szCs w:val="24"/>
          <w:lang w:val="en-US"/>
        </w:rPr>
        <w:t>I</w:t>
      </w:r>
      <w:r w:rsidRPr="006759FC">
        <w:rPr>
          <w:rFonts w:ascii="Times New Roman" w:eastAsia="Calibri" w:hAnsi="Times New Roman" w:cs="Times New Roman"/>
          <w:sz w:val="24"/>
          <w:szCs w:val="24"/>
        </w:rPr>
        <w:t>квалификационная категория</w:t>
      </w:r>
    </w:p>
    <w:p w:rsidR="000A3112" w:rsidRDefault="000A3112" w:rsidP="000A3112">
      <w:pPr>
        <w:spacing w:after="160" w:line="25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с.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Цветополь</w:t>
      </w:r>
      <w:proofErr w:type="spellEnd"/>
    </w:p>
    <w:p w:rsidR="000F5652" w:rsidRPr="006759FC" w:rsidRDefault="006759FC" w:rsidP="000A3112">
      <w:pPr>
        <w:spacing w:after="160" w:line="25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6759FC">
        <w:rPr>
          <w:rFonts w:ascii="Times New Roman" w:eastAsia="Calibri" w:hAnsi="Times New Roman" w:cs="Times New Roman"/>
          <w:sz w:val="24"/>
          <w:szCs w:val="24"/>
        </w:rPr>
        <w:t>2016г.</w:t>
      </w:r>
    </w:p>
    <w:p w:rsidR="006842D4" w:rsidRPr="003B073D" w:rsidRDefault="006842D4" w:rsidP="006759FC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B073D">
        <w:rPr>
          <w:rFonts w:ascii="Times New Roman" w:hAnsi="Times New Roman" w:cs="Times New Roman"/>
          <w:b/>
          <w:sz w:val="24"/>
          <w:szCs w:val="24"/>
        </w:rPr>
        <w:lastRenderedPageBreak/>
        <w:t>Пояснительная записка</w:t>
      </w:r>
    </w:p>
    <w:p w:rsidR="006842D4" w:rsidRPr="003B073D" w:rsidRDefault="006842D4" w:rsidP="006759F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73D">
        <w:rPr>
          <w:rFonts w:ascii="Times New Roman" w:hAnsi="Times New Roman" w:cs="Times New Roman"/>
          <w:sz w:val="24"/>
          <w:szCs w:val="24"/>
        </w:rPr>
        <w:t xml:space="preserve">Программа составлена на основе авторской программы М. И. Моро, С. И. Волковой, С. В. Степановой, М. А. Бантовой, Г. В. </w:t>
      </w:r>
      <w:proofErr w:type="spellStart"/>
      <w:r w:rsidRPr="003B073D">
        <w:rPr>
          <w:rFonts w:ascii="Times New Roman" w:hAnsi="Times New Roman" w:cs="Times New Roman"/>
          <w:sz w:val="24"/>
          <w:szCs w:val="24"/>
        </w:rPr>
        <w:t>Бельтюковой</w:t>
      </w:r>
      <w:proofErr w:type="spellEnd"/>
      <w:r w:rsidRPr="003B073D">
        <w:rPr>
          <w:rFonts w:ascii="Times New Roman" w:hAnsi="Times New Roman" w:cs="Times New Roman"/>
          <w:sz w:val="24"/>
          <w:szCs w:val="24"/>
        </w:rPr>
        <w:t xml:space="preserve">, Москва, «Просвещение», 2016 г. к учебнику «Математика» авторов М. И. Моро, С. И. Волковой, С. В. Степановой, М. А. Бантовой, Г. В. </w:t>
      </w:r>
      <w:proofErr w:type="spellStart"/>
      <w:r w:rsidRPr="003B073D">
        <w:rPr>
          <w:rFonts w:ascii="Times New Roman" w:hAnsi="Times New Roman" w:cs="Times New Roman"/>
          <w:sz w:val="24"/>
          <w:szCs w:val="24"/>
        </w:rPr>
        <w:t>Бельтюковой</w:t>
      </w:r>
      <w:proofErr w:type="spellEnd"/>
      <w:r w:rsidRPr="003B073D">
        <w:rPr>
          <w:rFonts w:ascii="Times New Roman" w:hAnsi="Times New Roman" w:cs="Times New Roman"/>
          <w:sz w:val="24"/>
          <w:szCs w:val="24"/>
        </w:rPr>
        <w:t>.</w:t>
      </w:r>
    </w:p>
    <w:p w:rsidR="006842D4" w:rsidRPr="003B073D" w:rsidRDefault="006842D4" w:rsidP="006759FC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B073D">
        <w:rPr>
          <w:rFonts w:ascii="Times New Roman" w:hAnsi="Times New Roman" w:cs="Times New Roman"/>
          <w:b/>
          <w:sz w:val="24"/>
          <w:szCs w:val="24"/>
        </w:rPr>
        <w:t>Планируемые результаты освоения предмета</w:t>
      </w:r>
    </w:p>
    <w:p w:rsidR="006842D4" w:rsidRPr="003B073D" w:rsidRDefault="006842D4" w:rsidP="006759F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73D">
        <w:rPr>
          <w:rFonts w:ascii="Times New Roman" w:hAnsi="Times New Roman" w:cs="Times New Roman"/>
          <w:sz w:val="24"/>
          <w:szCs w:val="24"/>
        </w:rPr>
        <w:t xml:space="preserve">Программа обеспечивает достижение выпускниками начальной школы следующих личностных, </w:t>
      </w:r>
      <w:proofErr w:type="spellStart"/>
      <w:r w:rsidRPr="003B073D">
        <w:rPr>
          <w:rFonts w:ascii="Times New Roman" w:hAnsi="Times New Roman" w:cs="Times New Roman"/>
          <w:sz w:val="24"/>
          <w:szCs w:val="24"/>
        </w:rPr>
        <w:t>метапредметных</w:t>
      </w:r>
      <w:proofErr w:type="spellEnd"/>
      <w:r w:rsidRPr="003B073D">
        <w:rPr>
          <w:rFonts w:ascii="Times New Roman" w:hAnsi="Times New Roman" w:cs="Times New Roman"/>
          <w:sz w:val="24"/>
          <w:szCs w:val="24"/>
        </w:rPr>
        <w:t xml:space="preserve"> и предметных результатов.</w:t>
      </w:r>
    </w:p>
    <w:p w:rsidR="00963D52" w:rsidRPr="003B073D" w:rsidRDefault="00963D52" w:rsidP="006759FC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B073D">
        <w:rPr>
          <w:rFonts w:ascii="Times New Roman" w:hAnsi="Times New Roman" w:cs="Times New Roman"/>
          <w:b/>
          <w:sz w:val="24"/>
          <w:szCs w:val="24"/>
        </w:rPr>
        <w:t>Личностные результаты</w:t>
      </w:r>
    </w:p>
    <w:p w:rsidR="00963D52" w:rsidRPr="003B073D" w:rsidRDefault="00963D52" w:rsidP="006759F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73D">
        <w:rPr>
          <w:rFonts w:ascii="Times New Roman" w:hAnsi="Times New Roman" w:cs="Times New Roman"/>
          <w:sz w:val="24"/>
          <w:szCs w:val="24"/>
        </w:rPr>
        <w:t>У учащегося будут сформированы:</w:t>
      </w:r>
    </w:p>
    <w:p w:rsidR="00963D52" w:rsidRPr="003B073D" w:rsidRDefault="00963D52" w:rsidP="006759F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73D">
        <w:rPr>
          <w:rFonts w:ascii="Times New Roman" w:hAnsi="Times New Roman" w:cs="Times New Roman"/>
          <w:sz w:val="24"/>
          <w:szCs w:val="24"/>
        </w:rPr>
        <w:t>•</w:t>
      </w:r>
      <w:r w:rsidRPr="003B073D">
        <w:rPr>
          <w:rFonts w:ascii="Times New Roman" w:hAnsi="Times New Roman" w:cs="Times New Roman"/>
          <w:sz w:val="24"/>
          <w:szCs w:val="24"/>
        </w:rPr>
        <w:tab/>
        <w:t>основы целостного во</w:t>
      </w:r>
      <w:r w:rsidR="000F5652" w:rsidRPr="003B073D">
        <w:rPr>
          <w:rFonts w:ascii="Times New Roman" w:hAnsi="Times New Roman" w:cs="Times New Roman"/>
          <w:sz w:val="24"/>
          <w:szCs w:val="24"/>
        </w:rPr>
        <w:t>сприятия окружающего мира и уни</w:t>
      </w:r>
      <w:r w:rsidRPr="003B073D">
        <w:rPr>
          <w:rFonts w:ascii="Times New Roman" w:hAnsi="Times New Roman" w:cs="Times New Roman"/>
          <w:sz w:val="24"/>
          <w:szCs w:val="24"/>
        </w:rPr>
        <w:t>версальности математических способов его познания;</w:t>
      </w:r>
    </w:p>
    <w:p w:rsidR="00963D52" w:rsidRPr="003B073D" w:rsidRDefault="00963D52" w:rsidP="006759F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73D">
        <w:rPr>
          <w:rFonts w:ascii="Times New Roman" w:hAnsi="Times New Roman" w:cs="Times New Roman"/>
          <w:sz w:val="24"/>
          <w:szCs w:val="24"/>
        </w:rPr>
        <w:t>•</w:t>
      </w:r>
      <w:r w:rsidRPr="003B073D">
        <w:rPr>
          <w:rFonts w:ascii="Times New Roman" w:hAnsi="Times New Roman" w:cs="Times New Roman"/>
          <w:sz w:val="24"/>
          <w:szCs w:val="24"/>
        </w:rPr>
        <w:tab/>
        <w:t xml:space="preserve"> уважительное отношение к иному мнению и культуре;</w:t>
      </w:r>
    </w:p>
    <w:p w:rsidR="00963D52" w:rsidRPr="003B073D" w:rsidRDefault="00963D52" w:rsidP="006759F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73D">
        <w:rPr>
          <w:rFonts w:ascii="Times New Roman" w:hAnsi="Times New Roman" w:cs="Times New Roman"/>
          <w:sz w:val="24"/>
          <w:szCs w:val="24"/>
        </w:rPr>
        <w:t>•</w:t>
      </w:r>
      <w:r w:rsidRPr="003B073D">
        <w:rPr>
          <w:rFonts w:ascii="Times New Roman" w:hAnsi="Times New Roman" w:cs="Times New Roman"/>
          <w:sz w:val="24"/>
          <w:szCs w:val="24"/>
        </w:rPr>
        <w:tab/>
        <w:t>навыки самоконтроля и самооценки результатов учебной деятельности на основе выделенных критериев её успешности;</w:t>
      </w:r>
    </w:p>
    <w:p w:rsidR="00963D52" w:rsidRPr="003B073D" w:rsidRDefault="00963D52" w:rsidP="006759F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73D">
        <w:rPr>
          <w:rFonts w:ascii="Times New Roman" w:hAnsi="Times New Roman" w:cs="Times New Roman"/>
          <w:sz w:val="24"/>
          <w:szCs w:val="24"/>
        </w:rPr>
        <w:t>•</w:t>
      </w:r>
      <w:r w:rsidRPr="003B073D">
        <w:rPr>
          <w:rFonts w:ascii="Times New Roman" w:hAnsi="Times New Roman" w:cs="Times New Roman"/>
          <w:sz w:val="24"/>
          <w:szCs w:val="24"/>
        </w:rPr>
        <w:tab/>
        <w:t xml:space="preserve"> навыки определения наиболее эффективных способов достижения результата, освоение начальных форм познавательной и личностной рефлексии;</w:t>
      </w:r>
    </w:p>
    <w:p w:rsidR="00963D52" w:rsidRPr="003B073D" w:rsidRDefault="00963D52" w:rsidP="006759F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73D">
        <w:rPr>
          <w:rFonts w:ascii="Times New Roman" w:hAnsi="Times New Roman" w:cs="Times New Roman"/>
          <w:sz w:val="24"/>
          <w:szCs w:val="24"/>
        </w:rPr>
        <w:t>•</w:t>
      </w:r>
      <w:r w:rsidRPr="003B073D">
        <w:rPr>
          <w:rFonts w:ascii="Times New Roman" w:hAnsi="Times New Roman" w:cs="Times New Roman"/>
          <w:sz w:val="24"/>
          <w:szCs w:val="24"/>
        </w:rPr>
        <w:tab/>
        <w:t>положительное отношение к урокам математики, к обучению, к школе;</w:t>
      </w:r>
    </w:p>
    <w:p w:rsidR="00963D52" w:rsidRPr="003B073D" w:rsidRDefault="00963D52" w:rsidP="006759F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73D">
        <w:rPr>
          <w:rFonts w:ascii="Times New Roman" w:hAnsi="Times New Roman" w:cs="Times New Roman"/>
          <w:sz w:val="24"/>
          <w:szCs w:val="24"/>
        </w:rPr>
        <w:t>•</w:t>
      </w:r>
      <w:r w:rsidRPr="003B073D">
        <w:rPr>
          <w:rFonts w:ascii="Times New Roman" w:hAnsi="Times New Roman" w:cs="Times New Roman"/>
          <w:sz w:val="24"/>
          <w:szCs w:val="24"/>
        </w:rPr>
        <w:tab/>
        <w:t>мотивы учебной деятельности и личностного смысла учения;</w:t>
      </w:r>
    </w:p>
    <w:p w:rsidR="00963D52" w:rsidRPr="003B073D" w:rsidRDefault="00963D52" w:rsidP="006759F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73D">
        <w:rPr>
          <w:rFonts w:ascii="Times New Roman" w:hAnsi="Times New Roman" w:cs="Times New Roman"/>
          <w:sz w:val="24"/>
          <w:szCs w:val="24"/>
        </w:rPr>
        <w:t>•</w:t>
      </w:r>
      <w:r w:rsidRPr="003B073D">
        <w:rPr>
          <w:rFonts w:ascii="Times New Roman" w:hAnsi="Times New Roman" w:cs="Times New Roman"/>
          <w:sz w:val="24"/>
          <w:szCs w:val="24"/>
        </w:rPr>
        <w:tab/>
        <w:t>интерес к познанию, к новому учебному материалу, к овладению новыми способами познания, к исследовательской и поисковой деятельности в области математики;</w:t>
      </w:r>
    </w:p>
    <w:p w:rsidR="00963D52" w:rsidRPr="003B073D" w:rsidRDefault="00963D52" w:rsidP="006759F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73D">
        <w:rPr>
          <w:rFonts w:ascii="Times New Roman" w:hAnsi="Times New Roman" w:cs="Times New Roman"/>
          <w:sz w:val="24"/>
          <w:szCs w:val="24"/>
        </w:rPr>
        <w:t>•</w:t>
      </w:r>
      <w:r w:rsidRPr="003B073D">
        <w:rPr>
          <w:rFonts w:ascii="Times New Roman" w:hAnsi="Times New Roman" w:cs="Times New Roman"/>
          <w:sz w:val="24"/>
          <w:szCs w:val="24"/>
        </w:rPr>
        <w:tab/>
        <w:t>умения и навыки самостоятельной деятельности, осознание личной ответственности за её результат;</w:t>
      </w:r>
    </w:p>
    <w:p w:rsidR="00963D52" w:rsidRPr="003B073D" w:rsidRDefault="00963D52" w:rsidP="006759F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73D">
        <w:rPr>
          <w:rFonts w:ascii="Times New Roman" w:hAnsi="Times New Roman" w:cs="Times New Roman"/>
          <w:sz w:val="24"/>
          <w:szCs w:val="24"/>
        </w:rPr>
        <w:t>•</w:t>
      </w:r>
      <w:r w:rsidRPr="003B073D">
        <w:rPr>
          <w:rFonts w:ascii="Times New Roman" w:hAnsi="Times New Roman" w:cs="Times New Roman"/>
          <w:sz w:val="24"/>
          <w:szCs w:val="24"/>
        </w:rPr>
        <w:tab/>
        <w:t xml:space="preserve">навыки сотрудничества </w:t>
      </w:r>
      <w:proofErr w:type="gramStart"/>
      <w:r w:rsidRPr="003B073D">
        <w:rPr>
          <w:rFonts w:ascii="Times New Roman" w:hAnsi="Times New Roman" w:cs="Times New Roman"/>
          <w:sz w:val="24"/>
          <w:szCs w:val="24"/>
        </w:rPr>
        <w:t>со</w:t>
      </w:r>
      <w:proofErr w:type="gramEnd"/>
      <w:r w:rsidRPr="003B073D">
        <w:rPr>
          <w:rFonts w:ascii="Times New Roman" w:hAnsi="Times New Roman" w:cs="Times New Roman"/>
          <w:sz w:val="24"/>
          <w:szCs w:val="24"/>
        </w:rPr>
        <w:t xml:space="preserve"> взрослыми и сверстниками в разных ситуациях, умения не создавать конфликтов и находить выходы из спорных ситуаций;</w:t>
      </w:r>
    </w:p>
    <w:p w:rsidR="00963D52" w:rsidRPr="003B073D" w:rsidRDefault="00963D52" w:rsidP="006759F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73D">
        <w:rPr>
          <w:rFonts w:ascii="Times New Roman" w:hAnsi="Times New Roman" w:cs="Times New Roman"/>
          <w:sz w:val="24"/>
          <w:szCs w:val="24"/>
        </w:rPr>
        <w:lastRenderedPageBreak/>
        <w:t>начальные представле</w:t>
      </w:r>
      <w:r w:rsidR="000F5652" w:rsidRPr="003B073D">
        <w:rPr>
          <w:rFonts w:ascii="Times New Roman" w:hAnsi="Times New Roman" w:cs="Times New Roman"/>
          <w:sz w:val="24"/>
          <w:szCs w:val="24"/>
        </w:rPr>
        <w:t>ния об основах гражданской иден</w:t>
      </w:r>
      <w:r w:rsidRPr="003B073D">
        <w:rPr>
          <w:rFonts w:ascii="Times New Roman" w:hAnsi="Times New Roman" w:cs="Times New Roman"/>
          <w:sz w:val="24"/>
          <w:szCs w:val="24"/>
        </w:rPr>
        <w:t>тичности (через систему определённых заданий и упражнений);</w:t>
      </w:r>
    </w:p>
    <w:p w:rsidR="00963D52" w:rsidRPr="003B073D" w:rsidRDefault="00963D52" w:rsidP="006759F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73D">
        <w:rPr>
          <w:rFonts w:ascii="Times New Roman" w:hAnsi="Times New Roman" w:cs="Times New Roman"/>
          <w:sz w:val="24"/>
          <w:szCs w:val="24"/>
        </w:rPr>
        <w:t>•</w:t>
      </w:r>
      <w:r w:rsidRPr="003B073D">
        <w:rPr>
          <w:rFonts w:ascii="Times New Roman" w:hAnsi="Times New Roman" w:cs="Times New Roman"/>
          <w:sz w:val="24"/>
          <w:szCs w:val="24"/>
        </w:rPr>
        <w:tab/>
        <w:t xml:space="preserve"> уважительное отношение к </w:t>
      </w:r>
      <w:r w:rsidR="000F5652" w:rsidRPr="003B073D">
        <w:rPr>
          <w:rFonts w:ascii="Times New Roman" w:hAnsi="Times New Roman" w:cs="Times New Roman"/>
          <w:sz w:val="24"/>
          <w:szCs w:val="24"/>
        </w:rPr>
        <w:t>семейным ценностям, к исто</w:t>
      </w:r>
      <w:r w:rsidRPr="003B073D">
        <w:rPr>
          <w:rFonts w:ascii="Times New Roman" w:hAnsi="Times New Roman" w:cs="Times New Roman"/>
          <w:sz w:val="24"/>
          <w:szCs w:val="24"/>
        </w:rPr>
        <w:t>рии страны, бережное отношение к природе, к культурным ценностям, ориентация на здоровый образ жизни, наличие мотивации к творческому труду;</w:t>
      </w:r>
    </w:p>
    <w:p w:rsidR="00963D52" w:rsidRPr="003B073D" w:rsidRDefault="00963D52" w:rsidP="006759F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73D">
        <w:rPr>
          <w:rFonts w:ascii="Times New Roman" w:hAnsi="Times New Roman" w:cs="Times New Roman"/>
          <w:sz w:val="24"/>
          <w:szCs w:val="24"/>
        </w:rPr>
        <w:t>Учащийся получит возможность для формирования:</w:t>
      </w:r>
    </w:p>
    <w:p w:rsidR="00963D52" w:rsidRPr="003B073D" w:rsidRDefault="00963D52" w:rsidP="006759F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73D">
        <w:rPr>
          <w:rFonts w:ascii="Times New Roman" w:hAnsi="Times New Roman" w:cs="Times New Roman"/>
          <w:sz w:val="24"/>
          <w:szCs w:val="24"/>
        </w:rPr>
        <w:t>•</w:t>
      </w:r>
      <w:r w:rsidRPr="003B073D">
        <w:rPr>
          <w:rFonts w:ascii="Times New Roman" w:hAnsi="Times New Roman" w:cs="Times New Roman"/>
          <w:sz w:val="24"/>
          <w:szCs w:val="24"/>
        </w:rPr>
        <w:tab/>
        <w:t>понимания универсальности математических способов познания закономерностей окружающего мира, умения выстраивать и преобразовывать модели его отдельных процессов и явлений;</w:t>
      </w:r>
    </w:p>
    <w:p w:rsidR="00963D52" w:rsidRPr="003B073D" w:rsidRDefault="00963D52" w:rsidP="006759F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73D">
        <w:rPr>
          <w:rFonts w:ascii="Times New Roman" w:hAnsi="Times New Roman" w:cs="Times New Roman"/>
          <w:sz w:val="24"/>
          <w:szCs w:val="24"/>
        </w:rPr>
        <w:t>•</w:t>
      </w:r>
      <w:r w:rsidRPr="003B073D">
        <w:rPr>
          <w:rFonts w:ascii="Times New Roman" w:hAnsi="Times New Roman" w:cs="Times New Roman"/>
          <w:sz w:val="24"/>
          <w:szCs w:val="24"/>
        </w:rPr>
        <w:tab/>
        <w:t>адекватной оценки ре</w:t>
      </w:r>
      <w:r w:rsidR="000F5652" w:rsidRPr="003B073D">
        <w:rPr>
          <w:rFonts w:ascii="Times New Roman" w:hAnsi="Times New Roman" w:cs="Times New Roman"/>
          <w:sz w:val="24"/>
          <w:szCs w:val="24"/>
        </w:rPr>
        <w:t>зультатов своей учебной деятель</w:t>
      </w:r>
      <w:r w:rsidRPr="003B073D">
        <w:rPr>
          <w:rFonts w:ascii="Times New Roman" w:hAnsi="Times New Roman" w:cs="Times New Roman"/>
          <w:sz w:val="24"/>
          <w:szCs w:val="24"/>
        </w:rPr>
        <w:t>ности на основе заданных критериев её успешности;</w:t>
      </w:r>
    </w:p>
    <w:p w:rsidR="00963D52" w:rsidRPr="003B073D" w:rsidRDefault="00963D52" w:rsidP="006759F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73D">
        <w:rPr>
          <w:rFonts w:ascii="Times New Roman" w:hAnsi="Times New Roman" w:cs="Times New Roman"/>
          <w:sz w:val="24"/>
          <w:szCs w:val="24"/>
        </w:rPr>
        <w:t>•</w:t>
      </w:r>
      <w:r w:rsidRPr="003B073D">
        <w:rPr>
          <w:rFonts w:ascii="Times New Roman" w:hAnsi="Times New Roman" w:cs="Times New Roman"/>
          <w:sz w:val="24"/>
          <w:szCs w:val="24"/>
        </w:rPr>
        <w:tab/>
        <w:t>устойчивого интереса к продолжению математического образования, к расширению возможностей использования математических способов познания и описания зависимостей в явлениях и процессах окружающего мира, к решению прикладных задач.</w:t>
      </w:r>
    </w:p>
    <w:p w:rsidR="00963D52" w:rsidRPr="003B073D" w:rsidRDefault="00963D52" w:rsidP="006759FC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3B073D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3B073D">
        <w:rPr>
          <w:rFonts w:ascii="Times New Roman" w:hAnsi="Times New Roman" w:cs="Times New Roman"/>
          <w:b/>
          <w:sz w:val="24"/>
          <w:szCs w:val="24"/>
        </w:rPr>
        <w:t xml:space="preserve"> результаты</w:t>
      </w:r>
    </w:p>
    <w:p w:rsidR="00963D52" w:rsidRPr="003B073D" w:rsidRDefault="00963D52" w:rsidP="006759FC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B073D">
        <w:rPr>
          <w:rFonts w:ascii="Times New Roman" w:hAnsi="Times New Roman" w:cs="Times New Roman"/>
          <w:b/>
          <w:sz w:val="24"/>
          <w:szCs w:val="24"/>
        </w:rPr>
        <w:t>РЕГУЛЯТИВНЫЕ</w:t>
      </w:r>
    </w:p>
    <w:p w:rsidR="00963D52" w:rsidRPr="003B073D" w:rsidRDefault="00963D52" w:rsidP="006759FC">
      <w:pPr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B073D">
        <w:rPr>
          <w:rFonts w:ascii="Times New Roman" w:hAnsi="Times New Roman" w:cs="Times New Roman"/>
          <w:i/>
          <w:sz w:val="24"/>
          <w:szCs w:val="24"/>
        </w:rPr>
        <w:t>Учащийся научится:</w:t>
      </w:r>
    </w:p>
    <w:p w:rsidR="00963D52" w:rsidRPr="003B073D" w:rsidRDefault="00963D52" w:rsidP="006759F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73D">
        <w:rPr>
          <w:rFonts w:ascii="Times New Roman" w:hAnsi="Times New Roman" w:cs="Times New Roman"/>
          <w:sz w:val="24"/>
          <w:szCs w:val="24"/>
        </w:rPr>
        <w:t>•</w:t>
      </w:r>
      <w:r w:rsidRPr="003B073D">
        <w:rPr>
          <w:rFonts w:ascii="Times New Roman" w:hAnsi="Times New Roman" w:cs="Times New Roman"/>
          <w:sz w:val="24"/>
          <w:szCs w:val="24"/>
        </w:rPr>
        <w:tab/>
        <w:t xml:space="preserve">принимать и сохранять </w:t>
      </w:r>
      <w:r w:rsidR="000F5652" w:rsidRPr="003B073D">
        <w:rPr>
          <w:rFonts w:ascii="Times New Roman" w:hAnsi="Times New Roman" w:cs="Times New Roman"/>
          <w:sz w:val="24"/>
          <w:szCs w:val="24"/>
        </w:rPr>
        <w:t>цели и задачи учебной деятельно</w:t>
      </w:r>
      <w:r w:rsidRPr="003B073D">
        <w:rPr>
          <w:rFonts w:ascii="Times New Roman" w:hAnsi="Times New Roman" w:cs="Times New Roman"/>
          <w:sz w:val="24"/>
          <w:szCs w:val="24"/>
        </w:rPr>
        <w:t>сти, искать и находить средства их достижения;</w:t>
      </w:r>
    </w:p>
    <w:p w:rsidR="00963D52" w:rsidRPr="003B073D" w:rsidRDefault="00963D52" w:rsidP="006759F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73D">
        <w:rPr>
          <w:rFonts w:ascii="Times New Roman" w:hAnsi="Times New Roman" w:cs="Times New Roman"/>
          <w:sz w:val="24"/>
          <w:szCs w:val="24"/>
        </w:rPr>
        <w:t>•</w:t>
      </w:r>
      <w:r w:rsidRPr="003B073D">
        <w:rPr>
          <w:rFonts w:ascii="Times New Roman" w:hAnsi="Times New Roman" w:cs="Times New Roman"/>
          <w:sz w:val="24"/>
          <w:szCs w:val="24"/>
        </w:rPr>
        <w:tab/>
        <w:t xml:space="preserve"> определять наиболее эффективные способы достижения результата, освоение начальных форм познавательной и личностной рефлексии;</w:t>
      </w:r>
    </w:p>
    <w:p w:rsidR="00963D52" w:rsidRPr="003B073D" w:rsidRDefault="00963D52" w:rsidP="006759F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73D">
        <w:rPr>
          <w:rFonts w:ascii="Times New Roman" w:hAnsi="Times New Roman" w:cs="Times New Roman"/>
          <w:sz w:val="24"/>
          <w:szCs w:val="24"/>
        </w:rPr>
        <w:t>•</w:t>
      </w:r>
      <w:r w:rsidRPr="003B073D">
        <w:rPr>
          <w:rFonts w:ascii="Times New Roman" w:hAnsi="Times New Roman" w:cs="Times New Roman"/>
          <w:sz w:val="24"/>
          <w:szCs w:val="24"/>
        </w:rPr>
        <w:tab/>
        <w:t>планировать, контролировать и оценивать учебные действия в соответствии с поставленной задачей и условиями её реализации;</w:t>
      </w:r>
    </w:p>
    <w:p w:rsidR="00963D52" w:rsidRPr="003B073D" w:rsidRDefault="00963D52" w:rsidP="006759F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73D">
        <w:rPr>
          <w:rFonts w:ascii="Times New Roman" w:hAnsi="Times New Roman" w:cs="Times New Roman"/>
          <w:sz w:val="24"/>
          <w:szCs w:val="24"/>
        </w:rPr>
        <w:t>•</w:t>
      </w:r>
      <w:r w:rsidRPr="003B073D">
        <w:rPr>
          <w:rFonts w:ascii="Times New Roman" w:hAnsi="Times New Roman" w:cs="Times New Roman"/>
          <w:sz w:val="24"/>
          <w:szCs w:val="24"/>
        </w:rPr>
        <w:tab/>
        <w:t>воспринимать и понимать причины успеха/неуспеха в учебной деятельности и способности конструктивно действовать даже в ситуациях неуспеха.</w:t>
      </w:r>
    </w:p>
    <w:p w:rsidR="00963D52" w:rsidRPr="003B073D" w:rsidRDefault="00963D52" w:rsidP="006759F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73D">
        <w:rPr>
          <w:rFonts w:ascii="Times New Roman" w:hAnsi="Times New Roman" w:cs="Times New Roman"/>
          <w:sz w:val="24"/>
          <w:szCs w:val="24"/>
        </w:rPr>
        <w:t>Учащийся получит возможность научиться:</w:t>
      </w:r>
    </w:p>
    <w:p w:rsidR="00963D52" w:rsidRPr="003B073D" w:rsidRDefault="00963D52" w:rsidP="006759F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73D">
        <w:rPr>
          <w:rFonts w:ascii="Times New Roman" w:hAnsi="Times New Roman" w:cs="Times New Roman"/>
          <w:sz w:val="24"/>
          <w:szCs w:val="24"/>
        </w:rPr>
        <w:t>•</w:t>
      </w:r>
      <w:r w:rsidRPr="003B073D">
        <w:rPr>
          <w:rFonts w:ascii="Times New Roman" w:hAnsi="Times New Roman" w:cs="Times New Roman"/>
          <w:sz w:val="24"/>
          <w:szCs w:val="24"/>
        </w:rPr>
        <w:tab/>
        <w:t>ставить новые учебные задачи под руководством учителя;</w:t>
      </w:r>
    </w:p>
    <w:p w:rsidR="00963D52" w:rsidRPr="003B073D" w:rsidRDefault="00963D52" w:rsidP="006759F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73D">
        <w:rPr>
          <w:rFonts w:ascii="Times New Roman" w:hAnsi="Times New Roman" w:cs="Times New Roman"/>
          <w:sz w:val="24"/>
          <w:szCs w:val="24"/>
        </w:rPr>
        <w:lastRenderedPageBreak/>
        <w:t>•</w:t>
      </w:r>
      <w:r w:rsidRPr="003B073D">
        <w:rPr>
          <w:rFonts w:ascii="Times New Roman" w:hAnsi="Times New Roman" w:cs="Times New Roman"/>
          <w:sz w:val="24"/>
          <w:szCs w:val="24"/>
        </w:rPr>
        <w:tab/>
        <w:t xml:space="preserve">находить несколько способов действий при решении учебной задачи, оценивать их и выбирать наиболее </w:t>
      </w:r>
      <w:proofErr w:type="gramStart"/>
      <w:r w:rsidRPr="003B073D">
        <w:rPr>
          <w:rFonts w:ascii="Times New Roman" w:hAnsi="Times New Roman" w:cs="Times New Roman"/>
          <w:sz w:val="24"/>
          <w:szCs w:val="24"/>
        </w:rPr>
        <w:t>рациональный</w:t>
      </w:r>
      <w:proofErr w:type="gramEnd"/>
      <w:r w:rsidRPr="003B073D">
        <w:rPr>
          <w:rFonts w:ascii="Times New Roman" w:hAnsi="Times New Roman" w:cs="Times New Roman"/>
          <w:sz w:val="24"/>
          <w:szCs w:val="24"/>
        </w:rPr>
        <w:t>.</w:t>
      </w:r>
    </w:p>
    <w:p w:rsidR="00963D52" w:rsidRPr="003B073D" w:rsidRDefault="00963D52" w:rsidP="006759FC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B073D">
        <w:rPr>
          <w:rFonts w:ascii="Times New Roman" w:hAnsi="Times New Roman" w:cs="Times New Roman"/>
          <w:b/>
          <w:sz w:val="24"/>
          <w:szCs w:val="24"/>
        </w:rPr>
        <w:t>ПОЗНАВАТЕЛЬНЫЕ</w:t>
      </w:r>
    </w:p>
    <w:p w:rsidR="00963D52" w:rsidRPr="003B073D" w:rsidRDefault="00963D52" w:rsidP="006759FC">
      <w:pPr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B073D">
        <w:rPr>
          <w:rFonts w:ascii="Times New Roman" w:hAnsi="Times New Roman" w:cs="Times New Roman"/>
          <w:i/>
          <w:sz w:val="24"/>
          <w:szCs w:val="24"/>
        </w:rPr>
        <w:t>Учащийся научится:</w:t>
      </w:r>
    </w:p>
    <w:p w:rsidR="00963D52" w:rsidRPr="003B073D" w:rsidRDefault="00963D52" w:rsidP="006759F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73D">
        <w:rPr>
          <w:rFonts w:ascii="Times New Roman" w:hAnsi="Times New Roman" w:cs="Times New Roman"/>
          <w:i/>
          <w:sz w:val="24"/>
          <w:szCs w:val="24"/>
        </w:rPr>
        <w:t>•</w:t>
      </w:r>
      <w:r w:rsidRPr="003B073D">
        <w:rPr>
          <w:rFonts w:ascii="Times New Roman" w:hAnsi="Times New Roman" w:cs="Times New Roman"/>
          <w:i/>
          <w:sz w:val="24"/>
          <w:szCs w:val="24"/>
        </w:rPr>
        <w:tab/>
      </w:r>
      <w:r w:rsidRPr="003B073D">
        <w:rPr>
          <w:rFonts w:ascii="Times New Roman" w:hAnsi="Times New Roman" w:cs="Times New Roman"/>
          <w:sz w:val="24"/>
          <w:szCs w:val="24"/>
        </w:rPr>
        <w:t>использовать знаково-символические средства представления информации для создания моделей изучаемых объектов и процессов, схем решения учебных и практических задач;</w:t>
      </w:r>
    </w:p>
    <w:p w:rsidR="00963D52" w:rsidRPr="003B073D" w:rsidRDefault="00963D52" w:rsidP="006759F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73D">
        <w:rPr>
          <w:rFonts w:ascii="Times New Roman" w:hAnsi="Times New Roman" w:cs="Times New Roman"/>
          <w:sz w:val="24"/>
          <w:szCs w:val="24"/>
        </w:rPr>
        <w:t>•</w:t>
      </w:r>
      <w:r w:rsidRPr="003B073D">
        <w:rPr>
          <w:rFonts w:ascii="Times New Roman" w:hAnsi="Times New Roman" w:cs="Times New Roman"/>
          <w:sz w:val="24"/>
          <w:szCs w:val="24"/>
        </w:rPr>
        <w:tab/>
        <w:t>представлять информацию в знаково-символической или графической форме: самостоятельно выстраивать модели математических понятий, отношений, взаимосвязей и взаимозависимостей изучаемых объектов и процессов, схемы решения учебных и практических задач; выделять существенные характеристики объекта с целью выявления общих признаков для объектов рассматриваемого вида;</w:t>
      </w:r>
    </w:p>
    <w:p w:rsidR="00963D52" w:rsidRPr="003B073D" w:rsidRDefault="00963D52" w:rsidP="006759F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73D">
        <w:rPr>
          <w:rFonts w:ascii="Times New Roman" w:hAnsi="Times New Roman" w:cs="Times New Roman"/>
          <w:sz w:val="24"/>
          <w:szCs w:val="24"/>
        </w:rPr>
        <w:t>•</w:t>
      </w:r>
      <w:r w:rsidRPr="003B073D">
        <w:rPr>
          <w:rFonts w:ascii="Times New Roman" w:hAnsi="Times New Roman" w:cs="Times New Roman"/>
          <w:sz w:val="24"/>
          <w:szCs w:val="24"/>
        </w:rPr>
        <w:tab/>
        <w:t>владеть логическими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рассуждений;</w:t>
      </w:r>
    </w:p>
    <w:p w:rsidR="00963D52" w:rsidRPr="003B073D" w:rsidRDefault="00963D52" w:rsidP="006759F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73D">
        <w:rPr>
          <w:rFonts w:ascii="Times New Roman" w:hAnsi="Times New Roman" w:cs="Times New Roman"/>
          <w:sz w:val="24"/>
          <w:szCs w:val="24"/>
        </w:rPr>
        <w:t>•</w:t>
      </w:r>
      <w:r w:rsidRPr="003B073D">
        <w:rPr>
          <w:rFonts w:ascii="Times New Roman" w:hAnsi="Times New Roman" w:cs="Times New Roman"/>
          <w:sz w:val="24"/>
          <w:szCs w:val="24"/>
        </w:rPr>
        <w:tab/>
        <w:t xml:space="preserve">владеть базовыми предметными понятиями и </w:t>
      </w:r>
      <w:proofErr w:type="spellStart"/>
      <w:r w:rsidRPr="003B073D">
        <w:rPr>
          <w:rFonts w:ascii="Times New Roman" w:hAnsi="Times New Roman" w:cs="Times New Roman"/>
          <w:sz w:val="24"/>
          <w:szCs w:val="24"/>
        </w:rPr>
        <w:t>межпредметными</w:t>
      </w:r>
      <w:proofErr w:type="spellEnd"/>
      <w:r w:rsidRPr="003B073D">
        <w:rPr>
          <w:rFonts w:ascii="Times New Roman" w:hAnsi="Times New Roman" w:cs="Times New Roman"/>
          <w:sz w:val="24"/>
          <w:szCs w:val="24"/>
        </w:rPr>
        <w:t xml:space="preserve"> понятиями (число, величина, геометрическая фигура), отражающими существенные связи и отношения между объектами и процессами;</w:t>
      </w:r>
    </w:p>
    <w:p w:rsidR="00963D52" w:rsidRPr="003B073D" w:rsidRDefault="00963D52" w:rsidP="006759F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73D">
        <w:rPr>
          <w:rFonts w:ascii="Times New Roman" w:hAnsi="Times New Roman" w:cs="Times New Roman"/>
          <w:sz w:val="24"/>
          <w:szCs w:val="24"/>
        </w:rPr>
        <w:t>•</w:t>
      </w:r>
      <w:r w:rsidRPr="003B073D">
        <w:rPr>
          <w:rFonts w:ascii="Times New Roman" w:hAnsi="Times New Roman" w:cs="Times New Roman"/>
          <w:sz w:val="24"/>
          <w:szCs w:val="24"/>
        </w:rPr>
        <w:tab/>
        <w:t xml:space="preserve">работать в материальной и информационной среде начального общего образования (в том числе с учебными моделями) в соответствии с содержанием учебного предмета </w:t>
      </w:r>
    </w:p>
    <w:p w:rsidR="00963D52" w:rsidRPr="003B073D" w:rsidRDefault="00963D52" w:rsidP="006759F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73D">
        <w:rPr>
          <w:rFonts w:ascii="Times New Roman" w:hAnsi="Times New Roman" w:cs="Times New Roman"/>
          <w:sz w:val="24"/>
          <w:szCs w:val="24"/>
        </w:rPr>
        <w:t>«Математика», используя абстрактный язык математики;</w:t>
      </w:r>
    </w:p>
    <w:p w:rsidR="00963D52" w:rsidRPr="003B073D" w:rsidRDefault="00963D52" w:rsidP="006759F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73D">
        <w:rPr>
          <w:rFonts w:ascii="Times New Roman" w:hAnsi="Times New Roman" w:cs="Times New Roman"/>
          <w:sz w:val="24"/>
          <w:szCs w:val="24"/>
        </w:rPr>
        <w:t>•</w:t>
      </w:r>
      <w:r w:rsidRPr="003B073D">
        <w:rPr>
          <w:rFonts w:ascii="Times New Roman" w:hAnsi="Times New Roman" w:cs="Times New Roman"/>
          <w:sz w:val="24"/>
          <w:szCs w:val="24"/>
        </w:rPr>
        <w:tab/>
        <w:t>использовать способы решения проблем творческого и поискового характера;</w:t>
      </w:r>
    </w:p>
    <w:p w:rsidR="00963D52" w:rsidRPr="003B073D" w:rsidRDefault="00963D52" w:rsidP="006759F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73D">
        <w:rPr>
          <w:rFonts w:ascii="Times New Roman" w:hAnsi="Times New Roman" w:cs="Times New Roman"/>
          <w:sz w:val="24"/>
          <w:szCs w:val="24"/>
        </w:rPr>
        <w:t>•</w:t>
      </w:r>
      <w:r w:rsidRPr="003B073D">
        <w:rPr>
          <w:rFonts w:ascii="Times New Roman" w:hAnsi="Times New Roman" w:cs="Times New Roman"/>
          <w:sz w:val="24"/>
          <w:szCs w:val="24"/>
        </w:rPr>
        <w:tab/>
        <w:t>владеть навыками смыслового чтения текстов математического содержания в соответствии с поставленными целями и задачами;</w:t>
      </w:r>
    </w:p>
    <w:p w:rsidR="00963D52" w:rsidRPr="003B073D" w:rsidRDefault="00963D52" w:rsidP="006759F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73D">
        <w:rPr>
          <w:rFonts w:ascii="Times New Roman" w:hAnsi="Times New Roman" w:cs="Times New Roman"/>
          <w:sz w:val="24"/>
          <w:szCs w:val="24"/>
        </w:rPr>
        <w:t>•</w:t>
      </w:r>
      <w:r w:rsidRPr="003B073D">
        <w:rPr>
          <w:rFonts w:ascii="Times New Roman" w:hAnsi="Times New Roman" w:cs="Times New Roman"/>
          <w:sz w:val="24"/>
          <w:szCs w:val="24"/>
        </w:rPr>
        <w:tab/>
        <w:t>осуществлять поиск и выделять необходимую информацию для выполнения учебных и поисково-творческих заданий; применять метод информационного поиска, в том числе с помощью компьютерных средств;</w:t>
      </w:r>
    </w:p>
    <w:p w:rsidR="00963D52" w:rsidRPr="003B073D" w:rsidRDefault="00963D52" w:rsidP="006759F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73D">
        <w:rPr>
          <w:rFonts w:ascii="Times New Roman" w:hAnsi="Times New Roman" w:cs="Times New Roman"/>
          <w:sz w:val="24"/>
          <w:szCs w:val="24"/>
        </w:rPr>
        <w:t>•</w:t>
      </w:r>
      <w:r w:rsidRPr="003B073D">
        <w:rPr>
          <w:rFonts w:ascii="Times New Roman" w:hAnsi="Times New Roman" w:cs="Times New Roman"/>
          <w:sz w:val="24"/>
          <w:szCs w:val="24"/>
        </w:rPr>
        <w:tab/>
        <w:t>читать информацию, представленную в знаково-символической или графической форме, и осознанно строить математическое сообщение;</w:t>
      </w:r>
    </w:p>
    <w:p w:rsidR="00963D52" w:rsidRPr="003B073D" w:rsidRDefault="00963D52" w:rsidP="006759F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73D">
        <w:rPr>
          <w:rFonts w:ascii="Times New Roman" w:hAnsi="Times New Roman" w:cs="Times New Roman"/>
          <w:sz w:val="24"/>
          <w:szCs w:val="24"/>
        </w:rPr>
        <w:lastRenderedPageBreak/>
        <w:t>•</w:t>
      </w:r>
      <w:r w:rsidRPr="003B073D">
        <w:rPr>
          <w:rFonts w:ascii="Times New Roman" w:hAnsi="Times New Roman" w:cs="Times New Roman"/>
          <w:sz w:val="24"/>
          <w:szCs w:val="24"/>
        </w:rPr>
        <w:tab/>
        <w:t>использовать различные способы поиска (в справочных источниках и открытом учебном информационном пространстве сети Интернет), сбора, обработки, анализа, организации, передачи информации в соответствии с коммуникативными и познавательными задачами учебного предмета «Математика»; представлять информацию в виде таблицы, столбчатой диаграммы, виде</w:t>
      </w:r>
      <w:proofErr w:type="gramStart"/>
      <w:r w:rsidRPr="003B073D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3B073D">
        <w:rPr>
          <w:rFonts w:ascii="Times New Roman" w:hAnsi="Times New Roman" w:cs="Times New Roman"/>
          <w:sz w:val="24"/>
          <w:szCs w:val="24"/>
        </w:rPr>
        <w:t xml:space="preserve"> и графических изображений, моделей геометрических фигур; готовить своё выступление и выступать с аудио- и </w:t>
      </w:r>
      <w:proofErr w:type="spellStart"/>
      <w:r w:rsidRPr="003B073D">
        <w:rPr>
          <w:rFonts w:ascii="Times New Roman" w:hAnsi="Times New Roman" w:cs="Times New Roman"/>
          <w:sz w:val="24"/>
          <w:szCs w:val="24"/>
        </w:rPr>
        <w:t>видеосопровождением</w:t>
      </w:r>
      <w:proofErr w:type="spellEnd"/>
      <w:r w:rsidRPr="003B073D">
        <w:rPr>
          <w:rFonts w:ascii="Times New Roman" w:hAnsi="Times New Roman" w:cs="Times New Roman"/>
          <w:sz w:val="24"/>
          <w:szCs w:val="24"/>
        </w:rPr>
        <w:t>.</w:t>
      </w:r>
    </w:p>
    <w:p w:rsidR="00963D52" w:rsidRPr="003B073D" w:rsidRDefault="00963D52" w:rsidP="006759F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73D">
        <w:rPr>
          <w:rFonts w:ascii="Times New Roman" w:hAnsi="Times New Roman" w:cs="Times New Roman"/>
          <w:i/>
          <w:sz w:val="24"/>
          <w:szCs w:val="24"/>
        </w:rPr>
        <w:t>Учащийся получит возможность научиться</w:t>
      </w:r>
      <w:r w:rsidRPr="003B073D">
        <w:rPr>
          <w:rFonts w:ascii="Times New Roman" w:hAnsi="Times New Roman" w:cs="Times New Roman"/>
          <w:sz w:val="24"/>
          <w:szCs w:val="24"/>
        </w:rPr>
        <w:t>:</w:t>
      </w:r>
    </w:p>
    <w:p w:rsidR="00963D52" w:rsidRPr="003B073D" w:rsidRDefault="00963D52" w:rsidP="006759F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73D">
        <w:rPr>
          <w:rFonts w:ascii="Times New Roman" w:hAnsi="Times New Roman" w:cs="Times New Roman"/>
          <w:sz w:val="24"/>
          <w:szCs w:val="24"/>
        </w:rPr>
        <w:t>•</w:t>
      </w:r>
      <w:r w:rsidRPr="003B073D">
        <w:rPr>
          <w:rFonts w:ascii="Times New Roman" w:hAnsi="Times New Roman" w:cs="Times New Roman"/>
          <w:sz w:val="24"/>
          <w:szCs w:val="24"/>
        </w:rPr>
        <w:tab/>
        <w:t>понимать универсальность математических способов познания закономерностей окружающего мира, выстраивать и преобразовывать модели его отдельных процессов и явлений;</w:t>
      </w:r>
    </w:p>
    <w:p w:rsidR="00963D52" w:rsidRPr="003B073D" w:rsidRDefault="00963D52" w:rsidP="006759F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73D">
        <w:rPr>
          <w:rFonts w:ascii="Times New Roman" w:hAnsi="Times New Roman" w:cs="Times New Roman"/>
          <w:sz w:val="24"/>
          <w:szCs w:val="24"/>
        </w:rPr>
        <w:t>•</w:t>
      </w:r>
      <w:r w:rsidRPr="003B073D">
        <w:rPr>
          <w:rFonts w:ascii="Times New Roman" w:hAnsi="Times New Roman" w:cs="Times New Roman"/>
          <w:sz w:val="24"/>
          <w:szCs w:val="24"/>
        </w:rPr>
        <w:tab/>
        <w:t>выполнять логические операции: сравнение, выявление закономерностей, классификацию по самостоятельно найденным основаниям — и делать на этой основе выводы;</w:t>
      </w:r>
    </w:p>
    <w:p w:rsidR="00963D52" w:rsidRPr="003B073D" w:rsidRDefault="00963D52" w:rsidP="006759F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73D">
        <w:rPr>
          <w:rFonts w:ascii="Times New Roman" w:hAnsi="Times New Roman" w:cs="Times New Roman"/>
          <w:sz w:val="24"/>
          <w:szCs w:val="24"/>
        </w:rPr>
        <w:t>•</w:t>
      </w:r>
      <w:r w:rsidRPr="003B073D">
        <w:rPr>
          <w:rFonts w:ascii="Times New Roman" w:hAnsi="Times New Roman" w:cs="Times New Roman"/>
          <w:sz w:val="24"/>
          <w:szCs w:val="24"/>
        </w:rPr>
        <w:tab/>
        <w:t>устанавливать причинно-следственные связи между объектами и явлениями, проводить аналогии, делать обобщения;</w:t>
      </w:r>
    </w:p>
    <w:p w:rsidR="00963D52" w:rsidRPr="003B073D" w:rsidRDefault="00963D52" w:rsidP="006759F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73D">
        <w:rPr>
          <w:rFonts w:ascii="Times New Roman" w:hAnsi="Times New Roman" w:cs="Times New Roman"/>
          <w:sz w:val="24"/>
          <w:szCs w:val="24"/>
        </w:rPr>
        <w:t>•</w:t>
      </w:r>
      <w:r w:rsidRPr="003B073D">
        <w:rPr>
          <w:rFonts w:ascii="Times New Roman" w:hAnsi="Times New Roman" w:cs="Times New Roman"/>
          <w:sz w:val="24"/>
          <w:szCs w:val="24"/>
        </w:rPr>
        <w:tab/>
        <w:t>осуществлять расширенный поиск информации в различных источниках;</w:t>
      </w:r>
    </w:p>
    <w:p w:rsidR="00963D52" w:rsidRPr="003B073D" w:rsidRDefault="00963D52" w:rsidP="006759F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73D">
        <w:rPr>
          <w:rFonts w:ascii="Times New Roman" w:hAnsi="Times New Roman" w:cs="Times New Roman"/>
          <w:sz w:val="24"/>
          <w:szCs w:val="24"/>
        </w:rPr>
        <w:t>•</w:t>
      </w:r>
      <w:r w:rsidRPr="003B073D">
        <w:rPr>
          <w:rFonts w:ascii="Times New Roman" w:hAnsi="Times New Roman" w:cs="Times New Roman"/>
          <w:sz w:val="24"/>
          <w:szCs w:val="24"/>
        </w:rPr>
        <w:tab/>
        <w:t>составлять, записывать и выполнять инструкции (простой алгоритм), план поиска информации;</w:t>
      </w:r>
    </w:p>
    <w:p w:rsidR="00963D52" w:rsidRPr="003B073D" w:rsidRDefault="00963D52" w:rsidP="006759F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73D">
        <w:rPr>
          <w:rFonts w:ascii="Times New Roman" w:hAnsi="Times New Roman" w:cs="Times New Roman"/>
          <w:sz w:val="24"/>
          <w:szCs w:val="24"/>
        </w:rPr>
        <w:t>•</w:t>
      </w:r>
      <w:r w:rsidRPr="003B073D">
        <w:rPr>
          <w:rFonts w:ascii="Times New Roman" w:hAnsi="Times New Roman" w:cs="Times New Roman"/>
          <w:sz w:val="24"/>
          <w:szCs w:val="24"/>
        </w:rPr>
        <w:tab/>
        <w:t>распознавать одну и ту же информацию, представленную в разной форме (таблицы и диаграммы);</w:t>
      </w:r>
    </w:p>
    <w:p w:rsidR="00963D52" w:rsidRPr="003B073D" w:rsidRDefault="00963D52" w:rsidP="006759F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73D">
        <w:rPr>
          <w:rFonts w:ascii="Times New Roman" w:hAnsi="Times New Roman" w:cs="Times New Roman"/>
          <w:sz w:val="24"/>
          <w:szCs w:val="24"/>
        </w:rPr>
        <w:t>•</w:t>
      </w:r>
      <w:r w:rsidRPr="003B073D">
        <w:rPr>
          <w:rFonts w:ascii="Times New Roman" w:hAnsi="Times New Roman" w:cs="Times New Roman"/>
          <w:sz w:val="24"/>
          <w:szCs w:val="24"/>
        </w:rPr>
        <w:tab/>
        <w:t>планировать несложные исследования, собирать и представлять полученную информацию с помощью таблиц и диаграмм;</w:t>
      </w:r>
    </w:p>
    <w:p w:rsidR="00963D52" w:rsidRPr="003B073D" w:rsidRDefault="00963D52" w:rsidP="006759F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73D">
        <w:rPr>
          <w:rFonts w:ascii="Times New Roman" w:hAnsi="Times New Roman" w:cs="Times New Roman"/>
          <w:sz w:val="24"/>
          <w:szCs w:val="24"/>
        </w:rPr>
        <w:t>•</w:t>
      </w:r>
      <w:r w:rsidRPr="003B073D">
        <w:rPr>
          <w:rFonts w:ascii="Times New Roman" w:hAnsi="Times New Roman" w:cs="Times New Roman"/>
          <w:sz w:val="24"/>
          <w:szCs w:val="24"/>
        </w:rPr>
        <w:tab/>
        <w:t>интерпретировать информацию, полученную при проведении несложных исследований (объяснять, сравнивать и обобщать данные, делать выводы и прогнозы).</w:t>
      </w:r>
    </w:p>
    <w:p w:rsidR="00963D52" w:rsidRPr="003B073D" w:rsidRDefault="00963D52" w:rsidP="006759FC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B073D">
        <w:rPr>
          <w:rFonts w:ascii="Times New Roman" w:hAnsi="Times New Roman" w:cs="Times New Roman"/>
          <w:b/>
          <w:sz w:val="24"/>
          <w:szCs w:val="24"/>
        </w:rPr>
        <w:t>КОММУНИКАТИВНЫЕ</w:t>
      </w:r>
    </w:p>
    <w:p w:rsidR="00963D52" w:rsidRPr="003B073D" w:rsidRDefault="00963D52" w:rsidP="006759FC">
      <w:pPr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B073D">
        <w:rPr>
          <w:rFonts w:ascii="Times New Roman" w:hAnsi="Times New Roman" w:cs="Times New Roman"/>
          <w:i/>
          <w:sz w:val="24"/>
          <w:szCs w:val="24"/>
        </w:rPr>
        <w:t>Учащийся научится:</w:t>
      </w:r>
    </w:p>
    <w:p w:rsidR="00963D52" w:rsidRPr="003B073D" w:rsidRDefault="00963D52" w:rsidP="006759F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73D">
        <w:rPr>
          <w:rFonts w:ascii="Times New Roman" w:hAnsi="Times New Roman" w:cs="Times New Roman"/>
          <w:sz w:val="24"/>
          <w:szCs w:val="24"/>
        </w:rPr>
        <w:t>•</w:t>
      </w:r>
      <w:r w:rsidRPr="003B073D">
        <w:rPr>
          <w:rFonts w:ascii="Times New Roman" w:hAnsi="Times New Roman" w:cs="Times New Roman"/>
          <w:sz w:val="24"/>
          <w:szCs w:val="24"/>
        </w:rPr>
        <w:tab/>
        <w:t>строить речевое высказывание в устной форме, использовать математическую терминологию;</w:t>
      </w:r>
    </w:p>
    <w:p w:rsidR="00963D52" w:rsidRPr="003B073D" w:rsidRDefault="00963D52" w:rsidP="006759F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73D">
        <w:rPr>
          <w:rFonts w:ascii="Times New Roman" w:hAnsi="Times New Roman" w:cs="Times New Roman"/>
          <w:sz w:val="24"/>
          <w:szCs w:val="24"/>
        </w:rPr>
        <w:t>•</w:t>
      </w:r>
      <w:r w:rsidRPr="003B073D">
        <w:rPr>
          <w:rFonts w:ascii="Times New Roman" w:hAnsi="Times New Roman" w:cs="Times New Roman"/>
          <w:sz w:val="24"/>
          <w:szCs w:val="24"/>
        </w:rPr>
        <w:tab/>
        <w:t xml:space="preserve">признавать возможность существования различных точек зрения, согласовывать свою точку зрения с позицией участников, работающих в группе, в паре, корректно и </w:t>
      </w:r>
      <w:proofErr w:type="spellStart"/>
      <w:r w:rsidRPr="003B073D">
        <w:rPr>
          <w:rFonts w:ascii="Times New Roman" w:hAnsi="Times New Roman" w:cs="Times New Roman"/>
          <w:sz w:val="24"/>
          <w:szCs w:val="24"/>
        </w:rPr>
        <w:t>аргументированно</w:t>
      </w:r>
      <w:proofErr w:type="spellEnd"/>
      <w:r w:rsidRPr="003B073D">
        <w:rPr>
          <w:rFonts w:ascii="Times New Roman" w:hAnsi="Times New Roman" w:cs="Times New Roman"/>
          <w:sz w:val="24"/>
          <w:szCs w:val="24"/>
        </w:rPr>
        <w:t>, с использованием математической терминологии и математических знаний отстаивать свою позицию;</w:t>
      </w:r>
    </w:p>
    <w:p w:rsidR="00963D52" w:rsidRPr="003B073D" w:rsidRDefault="00963D52" w:rsidP="006759F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73D">
        <w:rPr>
          <w:rFonts w:ascii="Times New Roman" w:hAnsi="Times New Roman" w:cs="Times New Roman"/>
          <w:sz w:val="24"/>
          <w:szCs w:val="24"/>
        </w:rPr>
        <w:lastRenderedPageBreak/>
        <w:t>•</w:t>
      </w:r>
      <w:r w:rsidRPr="003B073D">
        <w:rPr>
          <w:rFonts w:ascii="Times New Roman" w:hAnsi="Times New Roman" w:cs="Times New Roman"/>
          <w:sz w:val="24"/>
          <w:szCs w:val="24"/>
        </w:rPr>
        <w:tab/>
        <w:t>принимать участие в работе в паре, в группе, использовать речевые средства, в том числе математическую терминологию, и средства информационных и коммуникационных технологий для решения коммуникативных и познавательных задач, в ходе решения учебных задач, проектной деятельности;</w:t>
      </w:r>
    </w:p>
    <w:p w:rsidR="00963D52" w:rsidRPr="003B073D" w:rsidRDefault="00963D52" w:rsidP="006759F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73D">
        <w:rPr>
          <w:rFonts w:ascii="Times New Roman" w:hAnsi="Times New Roman" w:cs="Times New Roman"/>
          <w:sz w:val="24"/>
          <w:szCs w:val="24"/>
        </w:rPr>
        <w:t>•</w:t>
      </w:r>
      <w:r w:rsidRPr="003B073D">
        <w:rPr>
          <w:rFonts w:ascii="Times New Roman" w:hAnsi="Times New Roman" w:cs="Times New Roman"/>
          <w:sz w:val="24"/>
          <w:szCs w:val="24"/>
        </w:rPr>
        <w:tab/>
        <w:t>принимать участие в определении общей цели и путей её достижения; уметь договариваться о распределении функций и ролей в совместной деятельности;</w:t>
      </w:r>
    </w:p>
    <w:p w:rsidR="00963D52" w:rsidRPr="003B073D" w:rsidRDefault="00963D52" w:rsidP="006759F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73D">
        <w:rPr>
          <w:rFonts w:ascii="Times New Roman" w:hAnsi="Times New Roman" w:cs="Times New Roman"/>
          <w:sz w:val="24"/>
          <w:szCs w:val="24"/>
        </w:rPr>
        <w:t xml:space="preserve">навыкам сотрудничества </w:t>
      </w:r>
      <w:proofErr w:type="gramStart"/>
      <w:r w:rsidRPr="003B073D">
        <w:rPr>
          <w:rFonts w:ascii="Times New Roman" w:hAnsi="Times New Roman" w:cs="Times New Roman"/>
          <w:sz w:val="24"/>
          <w:szCs w:val="24"/>
        </w:rPr>
        <w:t>со</w:t>
      </w:r>
      <w:proofErr w:type="gramEnd"/>
      <w:r w:rsidRPr="003B073D">
        <w:rPr>
          <w:rFonts w:ascii="Times New Roman" w:hAnsi="Times New Roman" w:cs="Times New Roman"/>
          <w:sz w:val="24"/>
          <w:szCs w:val="24"/>
        </w:rPr>
        <w:t xml:space="preserve"> взрослыми и сверстниками в разных ситуациях, умениям не создавать конфликтов и находить выходы из спорных ситуаций;</w:t>
      </w:r>
    </w:p>
    <w:p w:rsidR="00963D52" w:rsidRPr="003B073D" w:rsidRDefault="00963D52" w:rsidP="006759F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73D">
        <w:rPr>
          <w:rFonts w:ascii="Times New Roman" w:hAnsi="Times New Roman" w:cs="Times New Roman"/>
          <w:sz w:val="24"/>
          <w:szCs w:val="24"/>
        </w:rPr>
        <w:t>•</w:t>
      </w:r>
      <w:r w:rsidRPr="003B073D">
        <w:rPr>
          <w:rFonts w:ascii="Times New Roman" w:hAnsi="Times New Roman" w:cs="Times New Roman"/>
          <w:sz w:val="24"/>
          <w:szCs w:val="24"/>
        </w:rPr>
        <w:tab/>
        <w:t>конструктивно разрешать конфликты посредством учёта интересов сторон и сотрудничества.</w:t>
      </w:r>
    </w:p>
    <w:p w:rsidR="00963D52" w:rsidRPr="003B073D" w:rsidRDefault="00963D52" w:rsidP="006759FC">
      <w:pPr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B073D">
        <w:rPr>
          <w:rFonts w:ascii="Times New Roman" w:hAnsi="Times New Roman" w:cs="Times New Roman"/>
          <w:i/>
          <w:sz w:val="24"/>
          <w:szCs w:val="24"/>
        </w:rPr>
        <w:t>Учащийся получит возможность научиться:</w:t>
      </w:r>
    </w:p>
    <w:p w:rsidR="00963D52" w:rsidRPr="003B073D" w:rsidRDefault="00963D52" w:rsidP="006759F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73D">
        <w:rPr>
          <w:rFonts w:ascii="Times New Roman" w:hAnsi="Times New Roman" w:cs="Times New Roman"/>
          <w:sz w:val="24"/>
          <w:szCs w:val="24"/>
        </w:rPr>
        <w:t>•</w:t>
      </w:r>
      <w:r w:rsidRPr="003B073D">
        <w:rPr>
          <w:rFonts w:ascii="Times New Roman" w:hAnsi="Times New Roman" w:cs="Times New Roman"/>
          <w:sz w:val="24"/>
          <w:szCs w:val="24"/>
        </w:rPr>
        <w:tab/>
        <w:t>обмениваться информацией с одноклассниками, работающими в одной группе;</w:t>
      </w:r>
    </w:p>
    <w:p w:rsidR="00963D52" w:rsidRPr="003B073D" w:rsidRDefault="00963D52" w:rsidP="006759F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73D">
        <w:rPr>
          <w:rFonts w:ascii="Times New Roman" w:hAnsi="Times New Roman" w:cs="Times New Roman"/>
          <w:sz w:val="24"/>
          <w:szCs w:val="24"/>
        </w:rPr>
        <w:t>•</w:t>
      </w:r>
      <w:r w:rsidRPr="003B073D">
        <w:rPr>
          <w:rFonts w:ascii="Times New Roman" w:hAnsi="Times New Roman" w:cs="Times New Roman"/>
          <w:sz w:val="24"/>
          <w:szCs w:val="24"/>
        </w:rPr>
        <w:tab/>
        <w:t>обосновывать свою позицию и соотносить её с позицией одноклассников, работающих в одной группе.</w:t>
      </w:r>
    </w:p>
    <w:p w:rsidR="00963D52" w:rsidRPr="003B073D" w:rsidRDefault="00963D52" w:rsidP="006759FC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B073D">
        <w:rPr>
          <w:rFonts w:ascii="Times New Roman" w:hAnsi="Times New Roman" w:cs="Times New Roman"/>
          <w:b/>
          <w:sz w:val="24"/>
          <w:szCs w:val="24"/>
        </w:rPr>
        <w:t>Предметные результаты</w:t>
      </w:r>
    </w:p>
    <w:p w:rsidR="00963D52" w:rsidRPr="003B073D" w:rsidRDefault="00963D52" w:rsidP="006759F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73D">
        <w:rPr>
          <w:rFonts w:ascii="Times New Roman" w:hAnsi="Times New Roman" w:cs="Times New Roman"/>
          <w:sz w:val="24"/>
          <w:szCs w:val="24"/>
        </w:rPr>
        <w:t>ЧИСЛА И ВЕЛИЧИНЫ</w:t>
      </w:r>
    </w:p>
    <w:p w:rsidR="00963D52" w:rsidRPr="003B073D" w:rsidRDefault="00963D52" w:rsidP="006759FC">
      <w:pPr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B073D">
        <w:rPr>
          <w:rFonts w:ascii="Times New Roman" w:hAnsi="Times New Roman" w:cs="Times New Roman"/>
          <w:i/>
          <w:sz w:val="24"/>
          <w:szCs w:val="24"/>
        </w:rPr>
        <w:t>Учащийся научится:</w:t>
      </w:r>
    </w:p>
    <w:p w:rsidR="00963D52" w:rsidRPr="003B073D" w:rsidRDefault="00963D52" w:rsidP="006759F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73D">
        <w:rPr>
          <w:rFonts w:ascii="Times New Roman" w:hAnsi="Times New Roman" w:cs="Times New Roman"/>
          <w:sz w:val="24"/>
          <w:szCs w:val="24"/>
        </w:rPr>
        <w:t>•</w:t>
      </w:r>
      <w:r w:rsidRPr="003B073D">
        <w:rPr>
          <w:rFonts w:ascii="Times New Roman" w:hAnsi="Times New Roman" w:cs="Times New Roman"/>
          <w:sz w:val="24"/>
          <w:szCs w:val="24"/>
        </w:rPr>
        <w:tab/>
        <w:t xml:space="preserve">образовывать, называть, читать, записывать, сравнивать, упорядочивать числа от 0 до 1 000 </w:t>
      </w:r>
      <w:proofErr w:type="spellStart"/>
      <w:r w:rsidRPr="003B073D">
        <w:rPr>
          <w:rFonts w:ascii="Times New Roman" w:hAnsi="Times New Roman" w:cs="Times New Roman"/>
          <w:sz w:val="24"/>
          <w:szCs w:val="24"/>
        </w:rPr>
        <w:t>000</w:t>
      </w:r>
      <w:proofErr w:type="spellEnd"/>
      <w:r w:rsidRPr="003B073D">
        <w:rPr>
          <w:rFonts w:ascii="Times New Roman" w:hAnsi="Times New Roman" w:cs="Times New Roman"/>
          <w:sz w:val="24"/>
          <w:szCs w:val="24"/>
        </w:rPr>
        <w:t>;</w:t>
      </w:r>
    </w:p>
    <w:p w:rsidR="00963D52" w:rsidRPr="003B073D" w:rsidRDefault="00963D52" w:rsidP="006759F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73D">
        <w:rPr>
          <w:rFonts w:ascii="Times New Roman" w:hAnsi="Times New Roman" w:cs="Times New Roman"/>
          <w:sz w:val="24"/>
          <w:szCs w:val="24"/>
        </w:rPr>
        <w:t>•</w:t>
      </w:r>
      <w:r w:rsidRPr="003B073D">
        <w:rPr>
          <w:rFonts w:ascii="Times New Roman" w:hAnsi="Times New Roman" w:cs="Times New Roman"/>
          <w:sz w:val="24"/>
          <w:szCs w:val="24"/>
        </w:rPr>
        <w:tab/>
        <w:t>заменять мелкие единицы счёта крупными и наоборот;</w:t>
      </w:r>
    </w:p>
    <w:p w:rsidR="00963D52" w:rsidRPr="003B073D" w:rsidRDefault="00963D52" w:rsidP="006759F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73D">
        <w:rPr>
          <w:rFonts w:ascii="Times New Roman" w:hAnsi="Times New Roman" w:cs="Times New Roman"/>
          <w:sz w:val="24"/>
          <w:szCs w:val="24"/>
        </w:rPr>
        <w:t>•</w:t>
      </w:r>
      <w:r w:rsidRPr="003B073D">
        <w:rPr>
          <w:rFonts w:ascii="Times New Roman" w:hAnsi="Times New Roman" w:cs="Times New Roman"/>
          <w:sz w:val="24"/>
          <w:szCs w:val="24"/>
        </w:rPr>
        <w:tab/>
        <w:t>устанавливать закономерность — правило, по которому составлена числовая последовательность (увеличение/уменьшение числа на несколько единиц, увеличение/уменьшение числа в несколько раз); продолжать её или восстанавливать пропущенные в ней числа;</w:t>
      </w:r>
    </w:p>
    <w:p w:rsidR="00963D52" w:rsidRPr="003B073D" w:rsidRDefault="00963D52" w:rsidP="006759F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73D">
        <w:rPr>
          <w:rFonts w:ascii="Times New Roman" w:hAnsi="Times New Roman" w:cs="Times New Roman"/>
          <w:sz w:val="24"/>
          <w:szCs w:val="24"/>
        </w:rPr>
        <w:t>•</w:t>
      </w:r>
      <w:r w:rsidRPr="003B073D">
        <w:rPr>
          <w:rFonts w:ascii="Times New Roman" w:hAnsi="Times New Roman" w:cs="Times New Roman"/>
          <w:sz w:val="24"/>
          <w:szCs w:val="24"/>
        </w:rPr>
        <w:tab/>
        <w:t>группировать числа по заданному или самостоятельно установленному одному или нескольким признакам;</w:t>
      </w:r>
    </w:p>
    <w:p w:rsidR="00963D52" w:rsidRPr="003B073D" w:rsidRDefault="00963D52" w:rsidP="006759F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B073D">
        <w:rPr>
          <w:rFonts w:ascii="Times New Roman" w:hAnsi="Times New Roman" w:cs="Times New Roman"/>
          <w:sz w:val="24"/>
          <w:szCs w:val="24"/>
        </w:rPr>
        <w:t>•</w:t>
      </w:r>
      <w:r w:rsidRPr="003B073D">
        <w:rPr>
          <w:rFonts w:ascii="Times New Roman" w:hAnsi="Times New Roman" w:cs="Times New Roman"/>
          <w:sz w:val="24"/>
          <w:szCs w:val="24"/>
        </w:rPr>
        <w:tab/>
        <w:t xml:space="preserve">читать, записывать и сравнивать значения величин (длина, площадь, масса, время, скорость), используя основные единицы измерения величин (километр, метр, дециметр, сантиметр, миллиметр; квадратный километр, квадратный метр, квадратный дециметр, </w:t>
      </w:r>
      <w:r w:rsidRPr="003B073D">
        <w:rPr>
          <w:rFonts w:ascii="Times New Roman" w:hAnsi="Times New Roman" w:cs="Times New Roman"/>
          <w:sz w:val="24"/>
          <w:szCs w:val="24"/>
        </w:rPr>
        <w:lastRenderedPageBreak/>
        <w:t>квадратный сантиметр, квадратный миллиметр; тонна, центнер, килограмм, грамм; сутки, час, минута, секунда; километров в час, метров в минуту и др.) и соотношения между ними.</w:t>
      </w:r>
      <w:proofErr w:type="gramEnd"/>
    </w:p>
    <w:p w:rsidR="00963D52" w:rsidRPr="003B073D" w:rsidRDefault="00963D52" w:rsidP="006759FC">
      <w:pPr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B073D">
        <w:rPr>
          <w:rFonts w:ascii="Times New Roman" w:hAnsi="Times New Roman" w:cs="Times New Roman"/>
          <w:i/>
          <w:sz w:val="24"/>
          <w:szCs w:val="24"/>
        </w:rPr>
        <w:t>Учащийся получит возможность научиться:</w:t>
      </w:r>
    </w:p>
    <w:p w:rsidR="00963D52" w:rsidRPr="003B073D" w:rsidRDefault="00963D52" w:rsidP="006759F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73D">
        <w:rPr>
          <w:rFonts w:ascii="Times New Roman" w:hAnsi="Times New Roman" w:cs="Times New Roman"/>
          <w:sz w:val="24"/>
          <w:szCs w:val="24"/>
        </w:rPr>
        <w:t>•</w:t>
      </w:r>
      <w:r w:rsidRPr="003B073D">
        <w:rPr>
          <w:rFonts w:ascii="Times New Roman" w:hAnsi="Times New Roman" w:cs="Times New Roman"/>
          <w:sz w:val="24"/>
          <w:szCs w:val="24"/>
        </w:rPr>
        <w:tab/>
        <w:t>классифицировать числа по нескольким основаниям (в более сложных случаях) и объяснять свои действия;</w:t>
      </w:r>
    </w:p>
    <w:p w:rsidR="00963D52" w:rsidRPr="003B073D" w:rsidRDefault="00963D52" w:rsidP="006759F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73D">
        <w:rPr>
          <w:rFonts w:ascii="Times New Roman" w:hAnsi="Times New Roman" w:cs="Times New Roman"/>
          <w:sz w:val="24"/>
          <w:szCs w:val="24"/>
        </w:rPr>
        <w:t>•</w:t>
      </w:r>
      <w:r w:rsidRPr="003B073D">
        <w:rPr>
          <w:rFonts w:ascii="Times New Roman" w:hAnsi="Times New Roman" w:cs="Times New Roman"/>
          <w:sz w:val="24"/>
          <w:szCs w:val="24"/>
        </w:rPr>
        <w:tab/>
        <w:t>самостоятельно выбирать единицу для измерения таких величин, как площадь, масса, в конкретных условиях и объяснять свой выбор.</w:t>
      </w:r>
    </w:p>
    <w:p w:rsidR="00963D52" w:rsidRPr="003B073D" w:rsidRDefault="00963D52" w:rsidP="006759F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73D">
        <w:rPr>
          <w:rFonts w:ascii="Times New Roman" w:hAnsi="Times New Roman" w:cs="Times New Roman"/>
          <w:sz w:val="24"/>
          <w:szCs w:val="24"/>
        </w:rPr>
        <w:t>АРИФМЕТИЧЕСКИЕ ДЕЙСТВИЯ</w:t>
      </w:r>
    </w:p>
    <w:p w:rsidR="00963D52" w:rsidRPr="003B073D" w:rsidRDefault="00963D52" w:rsidP="006759FC">
      <w:pPr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B073D">
        <w:rPr>
          <w:rFonts w:ascii="Times New Roman" w:hAnsi="Times New Roman" w:cs="Times New Roman"/>
          <w:i/>
          <w:sz w:val="24"/>
          <w:szCs w:val="24"/>
        </w:rPr>
        <w:t>Учащийся научится:</w:t>
      </w:r>
    </w:p>
    <w:p w:rsidR="00963D52" w:rsidRPr="003B073D" w:rsidRDefault="00963D52" w:rsidP="006759F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73D">
        <w:rPr>
          <w:rFonts w:ascii="Times New Roman" w:hAnsi="Times New Roman" w:cs="Times New Roman"/>
          <w:sz w:val="24"/>
          <w:szCs w:val="24"/>
        </w:rPr>
        <w:t>•</w:t>
      </w:r>
      <w:r w:rsidRPr="003B073D">
        <w:rPr>
          <w:rFonts w:ascii="Times New Roman" w:hAnsi="Times New Roman" w:cs="Times New Roman"/>
          <w:sz w:val="24"/>
          <w:szCs w:val="24"/>
        </w:rPr>
        <w:tab/>
        <w:t>выполнять письменно действия с многозначными числами (сложение, вычитание, умножение и деление на однозначное, двузначное число в пределах 10 000) с использованием таблиц сложения и умножения чисел, алгоритмов письменных арифметических действий (в том числе деления с остатком);</w:t>
      </w:r>
    </w:p>
    <w:p w:rsidR="00963D52" w:rsidRPr="003B073D" w:rsidRDefault="00963D52" w:rsidP="006759F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73D">
        <w:rPr>
          <w:rFonts w:ascii="Times New Roman" w:hAnsi="Times New Roman" w:cs="Times New Roman"/>
          <w:sz w:val="24"/>
          <w:szCs w:val="24"/>
        </w:rPr>
        <w:t>•</w:t>
      </w:r>
      <w:r w:rsidRPr="003B073D">
        <w:rPr>
          <w:rFonts w:ascii="Times New Roman" w:hAnsi="Times New Roman" w:cs="Times New Roman"/>
          <w:sz w:val="24"/>
          <w:szCs w:val="24"/>
        </w:rPr>
        <w:tab/>
        <w:t>выполнять устно сложение, вычитание, умножение и деление однозначных, двузначных и трёхзначных чисел в случаях, сводимых к действиям в пределах 100 (в том числе с 0 и числом 1);</w:t>
      </w:r>
    </w:p>
    <w:p w:rsidR="00963D52" w:rsidRPr="003B073D" w:rsidRDefault="00963D52" w:rsidP="006759F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73D">
        <w:rPr>
          <w:rFonts w:ascii="Times New Roman" w:hAnsi="Times New Roman" w:cs="Times New Roman"/>
          <w:sz w:val="24"/>
          <w:szCs w:val="24"/>
        </w:rPr>
        <w:t>•</w:t>
      </w:r>
      <w:r w:rsidRPr="003B073D">
        <w:rPr>
          <w:rFonts w:ascii="Times New Roman" w:hAnsi="Times New Roman" w:cs="Times New Roman"/>
          <w:sz w:val="24"/>
          <w:szCs w:val="24"/>
        </w:rPr>
        <w:tab/>
        <w:t>выделять неизвестный компонент арифметического действия и находить его значение;</w:t>
      </w:r>
    </w:p>
    <w:p w:rsidR="00963D52" w:rsidRPr="003B073D" w:rsidRDefault="00963D52" w:rsidP="006759F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B073D">
        <w:rPr>
          <w:rFonts w:ascii="Times New Roman" w:hAnsi="Times New Roman" w:cs="Times New Roman"/>
          <w:sz w:val="24"/>
          <w:szCs w:val="24"/>
        </w:rPr>
        <w:t>•</w:t>
      </w:r>
      <w:r w:rsidRPr="003B073D">
        <w:rPr>
          <w:rFonts w:ascii="Times New Roman" w:hAnsi="Times New Roman" w:cs="Times New Roman"/>
          <w:sz w:val="24"/>
          <w:szCs w:val="24"/>
        </w:rPr>
        <w:tab/>
        <w:t>вычислять значение числового выражения, содержащего 2–3 арифметических действия (со скобками и без скобок).</w:t>
      </w:r>
      <w:proofErr w:type="gramEnd"/>
    </w:p>
    <w:p w:rsidR="00963D52" w:rsidRPr="003B073D" w:rsidRDefault="00963D52" w:rsidP="006759FC">
      <w:pPr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B073D">
        <w:rPr>
          <w:rFonts w:ascii="Times New Roman" w:hAnsi="Times New Roman" w:cs="Times New Roman"/>
          <w:i/>
          <w:sz w:val="24"/>
          <w:szCs w:val="24"/>
        </w:rPr>
        <w:t>Учащийся получит возможность научиться:</w:t>
      </w:r>
    </w:p>
    <w:p w:rsidR="00963D52" w:rsidRPr="003B073D" w:rsidRDefault="00963D52" w:rsidP="006759F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73D">
        <w:rPr>
          <w:rFonts w:ascii="Times New Roman" w:hAnsi="Times New Roman" w:cs="Times New Roman"/>
          <w:sz w:val="24"/>
          <w:szCs w:val="24"/>
        </w:rPr>
        <w:t>•</w:t>
      </w:r>
      <w:r w:rsidRPr="003B073D">
        <w:rPr>
          <w:rFonts w:ascii="Times New Roman" w:hAnsi="Times New Roman" w:cs="Times New Roman"/>
          <w:sz w:val="24"/>
          <w:szCs w:val="24"/>
        </w:rPr>
        <w:tab/>
        <w:t>выполнять действия с величинами;</w:t>
      </w:r>
    </w:p>
    <w:p w:rsidR="00963D52" w:rsidRPr="003B073D" w:rsidRDefault="00963D52" w:rsidP="006759F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73D">
        <w:rPr>
          <w:rFonts w:ascii="Times New Roman" w:hAnsi="Times New Roman" w:cs="Times New Roman"/>
          <w:sz w:val="24"/>
          <w:szCs w:val="24"/>
        </w:rPr>
        <w:t>•</w:t>
      </w:r>
      <w:r w:rsidRPr="003B073D">
        <w:rPr>
          <w:rFonts w:ascii="Times New Roman" w:hAnsi="Times New Roman" w:cs="Times New Roman"/>
          <w:sz w:val="24"/>
          <w:szCs w:val="24"/>
        </w:rPr>
        <w:tab/>
        <w:t>выполнять проверку правильности вычислений разными способами (с помощью обратного действия, прикидки и оценки результата действия, на основе зависимости между компонентами и результатом действия);</w:t>
      </w:r>
    </w:p>
    <w:p w:rsidR="00963D52" w:rsidRPr="003B073D" w:rsidRDefault="00963D52" w:rsidP="006759F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73D">
        <w:rPr>
          <w:rFonts w:ascii="Times New Roman" w:hAnsi="Times New Roman" w:cs="Times New Roman"/>
          <w:sz w:val="24"/>
          <w:szCs w:val="24"/>
        </w:rPr>
        <w:t>•</w:t>
      </w:r>
      <w:r w:rsidRPr="003B073D">
        <w:rPr>
          <w:rFonts w:ascii="Times New Roman" w:hAnsi="Times New Roman" w:cs="Times New Roman"/>
          <w:sz w:val="24"/>
          <w:szCs w:val="24"/>
        </w:rPr>
        <w:tab/>
        <w:t>использовать свойства арифметических действий для удобства вычислений;</w:t>
      </w:r>
    </w:p>
    <w:p w:rsidR="00963D52" w:rsidRPr="003B073D" w:rsidRDefault="00963D52" w:rsidP="006759F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73D">
        <w:rPr>
          <w:rFonts w:ascii="Times New Roman" w:hAnsi="Times New Roman" w:cs="Times New Roman"/>
          <w:sz w:val="24"/>
          <w:szCs w:val="24"/>
        </w:rPr>
        <w:t>•</w:t>
      </w:r>
      <w:r w:rsidRPr="003B073D">
        <w:rPr>
          <w:rFonts w:ascii="Times New Roman" w:hAnsi="Times New Roman" w:cs="Times New Roman"/>
          <w:sz w:val="24"/>
          <w:szCs w:val="24"/>
        </w:rPr>
        <w:tab/>
        <w:t>решать уравнения на основе связи между компонентами и результатами действий «сложения» и «вычитания», «умножения» и «деления»;</w:t>
      </w:r>
    </w:p>
    <w:p w:rsidR="00963D52" w:rsidRPr="003B073D" w:rsidRDefault="00963D52" w:rsidP="006759F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73D">
        <w:rPr>
          <w:rFonts w:ascii="Times New Roman" w:hAnsi="Times New Roman" w:cs="Times New Roman"/>
          <w:sz w:val="24"/>
          <w:szCs w:val="24"/>
        </w:rPr>
        <w:lastRenderedPageBreak/>
        <w:t>•</w:t>
      </w:r>
      <w:r w:rsidRPr="003B073D">
        <w:rPr>
          <w:rFonts w:ascii="Times New Roman" w:hAnsi="Times New Roman" w:cs="Times New Roman"/>
          <w:sz w:val="24"/>
          <w:szCs w:val="24"/>
        </w:rPr>
        <w:tab/>
        <w:t>находить значение буквенного выражения при заданных значениях входящих в него букв.</w:t>
      </w:r>
    </w:p>
    <w:p w:rsidR="00963D52" w:rsidRPr="003B073D" w:rsidRDefault="00963D52" w:rsidP="006759F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73D">
        <w:rPr>
          <w:rFonts w:ascii="Times New Roman" w:hAnsi="Times New Roman" w:cs="Times New Roman"/>
          <w:sz w:val="24"/>
          <w:szCs w:val="24"/>
        </w:rPr>
        <w:t>РАБОТА С ТЕКСТОВЫМИ ЗАДАЧАМИ</w:t>
      </w:r>
    </w:p>
    <w:p w:rsidR="00963D52" w:rsidRPr="003B073D" w:rsidRDefault="00963D52" w:rsidP="006759FC">
      <w:pPr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B073D">
        <w:rPr>
          <w:rFonts w:ascii="Times New Roman" w:hAnsi="Times New Roman" w:cs="Times New Roman"/>
          <w:i/>
          <w:sz w:val="24"/>
          <w:szCs w:val="24"/>
        </w:rPr>
        <w:t>Учащийся научится:</w:t>
      </w:r>
    </w:p>
    <w:p w:rsidR="00963D52" w:rsidRPr="003B073D" w:rsidRDefault="00963D52" w:rsidP="006759F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73D">
        <w:rPr>
          <w:rFonts w:ascii="Times New Roman" w:hAnsi="Times New Roman" w:cs="Times New Roman"/>
          <w:sz w:val="24"/>
          <w:szCs w:val="24"/>
        </w:rPr>
        <w:t>•</w:t>
      </w:r>
      <w:r w:rsidRPr="003B073D">
        <w:rPr>
          <w:rFonts w:ascii="Times New Roman" w:hAnsi="Times New Roman" w:cs="Times New Roman"/>
          <w:sz w:val="24"/>
          <w:szCs w:val="24"/>
        </w:rPr>
        <w:tab/>
        <w:t>устанавливать зависимости между объектами и величинами, представленными в задаче, составлять план решения задачи, выбирать и объяснять выбор действий;</w:t>
      </w:r>
    </w:p>
    <w:p w:rsidR="00963D52" w:rsidRPr="003B073D" w:rsidRDefault="00963D52" w:rsidP="006759F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73D">
        <w:rPr>
          <w:rFonts w:ascii="Times New Roman" w:hAnsi="Times New Roman" w:cs="Times New Roman"/>
          <w:sz w:val="24"/>
          <w:szCs w:val="24"/>
        </w:rPr>
        <w:t>•</w:t>
      </w:r>
      <w:r w:rsidRPr="003B073D">
        <w:rPr>
          <w:rFonts w:ascii="Times New Roman" w:hAnsi="Times New Roman" w:cs="Times New Roman"/>
          <w:sz w:val="24"/>
          <w:szCs w:val="24"/>
        </w:rPr>
        <w:tab/>
        <w:t>решать арифметическим способом текстовые задачи (в 1– 3 действия) и задачи, связанные с повседневной жизнью;</w:t>
      </w:r>
    </w:p>
    <w:p w:rsidR="00963D52" w:rsidRPr="003B073D" w:rsidRDefault="00963D52" w:rsidP="006759F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73D">
        <w:rPr>
          <w:rFonts w:ascii="Times New Roman" w:hAnsi="Times New Roman" w:cs="Times New Roman"/>
          <w:sz w:val="24"/>
          <w:szCs w:val="24"/>
        </w:rPr>
        <w:t>•</w:t>
      </w:r>
      <w:r w:rsidRPr="003B073D">
        <w:rPr>
          <w:rFonts w:ascii="Times New Roman" w:hAnsi="Times New Roman" w:cs="Times New Roman"/>
          <w:sz w:val="24"/>
          <w:szCs w:val="24"/>
        </w:rPr>
        <w:tab/>
        <w:t>оценивать правильность хода решения задачи, вносить исправления, оценивать реальность ответа на вопрос задачи.</w:t>
      </w:r>
    </w:p>
    <w:p w:rsidR="00963D52" w:rsidRPr="003B073D" w:rsidRDefault="00963D52" w:rsidP="006759FC">
      <w:pPr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B073D">
        <w:rPr>
          <w:rFonts w:ascii="Times New Roman" w:hAnsi="Times New Roman" w:cs="Times New Roman"/>
          <w:i/>
          <w:sz w:val="24"/>
          <w:szCs w:val="24"/>
        </w:rPr>
        <w:t>Учащийся получит возможность научиться:</w:t>
      </w:r>
    </w:p>
    <w:p w:rsidR="00963D52" w:rsidRPr="003B073D" w:rsidRDefault="00963D52" w:rsidP="006759F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73D">
        <w:rPr>
          <w:rFonts w:ascii="Times New Roman" w:hAnsi="Times New Roman" w:cs="Times New Roman"/>
          <w:sz w:val="24"/>
          <w:szCs w:val="24"/>
        </w:rPr>
        <w:t>•</w:t>
      </w:r>
      <w:r w:rsidRPr="003B073D">
        <w:rPr>
          <w:rFonts w:ascii="Times New Roman" w:hAnsi="Times New Roman" w:cs="Times New Roman"/>
          <w:sz w:val="24"/>
          <w:szCs w:val="24"/>
        </w:rPr>
        <w:tab/>
        <w:t>составлять задачу по краткой записи, по заданной схеме, по решению;</w:t>
      </w:r>
    </w:p>
    <w:p w:rsidR="00963D52" w:rsidRPr="003B073D" w:rsidRDefault="00963D52" w:rsidP="006759F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B073D">
        <w:rPr>
          <w:rFonts w:ascii="Times New Roman" w:hAnsi="Times New Roman" w:cs="Times New Roman"/>
          <w:sz w:val="24"/>
          <w:szCs w:val="24"/>
        </w:rPr>
        <w:t>•</w:t>
      </w:r>
      <w:r w:rsidRPr="003B073D">
        <w:rPr>
          <w:rFonts w:ascii="Times New Roman" w:hAnsi="Times New Roman" w:cs="Times New Roman"/>
          <w:sz w:val="24"/>
          <w:szCs w:val="24"/>
        </w:rPr>
        <w:tab/>
        <w:t>решать задачи на нахождение: доли величины и величины по значению её доли (половина, треть, четверть, пятая, десятая часть); начала, продолжительности и конца события; задачи, отражающие процесс одновременного встречного движения двух объектов и движения в противоположных направлениях; задачи с величинами, связанными пропорциональной зависимостью (цена, количество, стоимость); масса одного предмета, количество предметов, масса всех заданных предметов и др.;</w:t>
      </w:r>
      <w:proofErr w:type="gramEnd"/>
    </w:p>
    <w:p w:rsidR="00963D52" w:rsidRPr="003B073D" w:rsidRDefault="00963D52" w:rsidP="006759F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73D">
        <w:rPr>
          <w:rFonts w:ascii="Times New Roman" w:hAnsi="Times New Roman" w:cs="Times New Roman"/>
          <w:sz w:val="24"/>
          <w:szCs w:val="24"/>
        </w:rPr>
        <w:t>•</w:t>
      </w:r>
      <w:r w:rsidRPr="003B073D">
        <w:rPr>
          <w:rFonts w:ascii="Times New Roman" w:hAnsi="Times New Roman" w:cs="Times New Roman"/>
          <w:sz w:val="24"/>
          <w:szCs w:val="24"/>
        </w:rPr>
        <w:tab/>
        <w:t>решать задачи в 3–4 действия;</w:t>
      </w:r>
    </w:p>
    <w:p w:rsidR="00963D52" w:rsidRPr="003B073D" w:rsidRDefault="00963D52" w:rsidP="006759F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73D">
        <w:rPr>
          <w:rFonts w:ascii="Times New Roman" w:hAnsi="Times New Roman" w:cs="Times New Roman"/>
          <w:sz w:val="24"/>
          <w:szCs w:val="24"/>
        </w:rPr>
        <w:t>•</w:t>
      </w:r>
      <w:r w:rsidRPr="003B073D">
        <w:rPr>
          <w:rFonts w:ascii="Times New Roman" w:hAnsi="Times New Roman" w:cs="Times New Roman"/>
          <w:sz w:val="24"/>
          <w:szCs w:val="24"/>
        </w:rPr>
        <w:tab/>
        <w:t>находить разные способы решения задачи.</w:t>
      </w:r>
    </w:p>
    <w:p w:rsidR="00963D52" w:rsidRPr="003B073D" w:rsidRDefault="00963D52" w:rsidP="006759F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73D">
        <w:rPr>
          <w:rFonts w:ascii="Times New Roman" w:hAnsi="Times New Roman" w:cs="Times New Roman"/>
          <w:sz w:val="24"/>
          <w:szCs w:val="24"/>
        </w:rPr>
        <w:t>ПРОСТРАНСТВЕННЫЕ ОТНОШЕНИЯ. ГЕОМЕТРИЧЕСКИЕ ФИГУРЫ</w:t>
      </w:r>
    </w:p>
    <w:p w:rsidR="00963D52" w:rsidRPr="003B073D" w:rsidRDefault="00963D52" w:rsidP="006759FC">
      <w:pPr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B073D">
        <w:rPr>
          <w:rFonts w:ascii="Times New Roman" w:hAnsi="Times New Roman" w:cs="Times New Roman"/>
          <w:i/>
          <w:sz w:val="24"/>
          <w:szCs w:val="24"/>
        </w:rPr>
        <w:t>Учащийся научится:</w:t>
      </w:r>
    </w:p>
    <w:p w:rsidR="00963D52" w:rsidRPr="003B073D" w:rsidRDefault="00963D52" w:rsidP="006759F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73D">
        <w:rPr>
          <w:rFonts w:ascii="Times New Roman" w:hAnsi="Times New Roman" w:cs="Times New Roman"/>
          <w:sz w:val="24"/>
          <w:szCs w:val="24"/>
        </w:rPr>
        <w:t>•</w:t>
      </w:r>
      <w:r w:rsidRPr="003B073D">
        <w:rPr>
          <w:rFonts w:ascii="Times New Roman" w:hAnsi="Times New Roman" w:cs="Times New Roman"/>
          <w:sz w:val="24"/>
          <w:szCs w:val="24"/>
        </w:rPr>
        <w:tab/>
        <w:t>описывать взаимное расположение предметов на плоскости и в пространстве;</w:t>
      </w:r>
    </w:p>
    <w:p w:rsidR="00963D52" w:rsidRPr="003B073D" w:rsidRDefault="00963D52" w:rsidP="006759F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B073D">
        <w:rPr>
          <w:rFonts w:ascii="Times New Roman" w:hAnsi="Times New Roman" w:cs="Times New Roman"/>
          <w:sz w:val="24"/>
          <w:szCs w:val="24"/>
        </w:rPr>
        <w:t>•</w:t>
      </w:r>
      <w:r w:rsidRPr="003B073D">
        <w:rPr>
          <w:rFonts w:ascii="Times New Roman" w:hAnsi="Times New Roman" w:cs="Times New Roman"/>
          <w:sz w:val="24"/>
          <w:szCs w:val="24"/>
        </w:rPr>
        <w:tab/>
        <w:t>распознавать, называть, изображать геометрические фигуры (точка, прямая, кривая, отрезок, ломаная, прямой угол; многоугольник, в том числе треугольник, прямоугольник, квадрат; окружность, круг);</w:t>
      </w:r>
      <w:proofErr w:type="gramEnd"/>
    </w:p>
    <w:p w:rsidR="00963D52" w:rsidRPr="003B073D" w:rsidRDefault="00963D52" w:rsidP="006759F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73D">
        <w:rPr>
          <w:rFonts w:ascii="Times New Roman" w:hAnsi="Times New Roman" w:cs="Times New Roman"/>
          <w:sz w:val="24"/>
          <w:szCs w:val="24"/>
        </w:rPr>
        <w:lastRenderedPageBreak/>
        <w:t>•</w:t>
      </w:r>
      <w:r w:rsidRPr="003B073D">
        <w:rPr>
          <w:rFonts w:ascii="Times New Roman" w:hAnsi="Times New Roman" w:cs="Times New Roman"/>
          <w:sz w:val="24"/>
          <w:szCs w:val="24"/>
        </w:rPr>
        <w:tab/>
        <w:t>выполнять построение геометрических фигур с заданными размерами (отрезок, квадрат, прямоугольник) с помощью линейки, угольника;</w:t>
      </w:r>
    </w:p>
    <w:p w:rsidR="00963D52" w:rsidRPr="003B073D" w:rsidRDefault="00963D52" w:rsidP="006759F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73D">
        <w:rPr>
          <w:rFonts w:ascii="Times New Roman" w:hAnsi="Times New Roman" w:cs="Times New Roman"/>
          <w:sz w:val="24"/>
          <w:szCs w:val="24"/>
        </w:rPr>
        <w:t>•</w:t>
      </w:r>
      <w:r w:rsidRPr="003B073D">
        <w:rPr>
          <w:rFonts w:ascii="Times New Roman" w:hAnsi="Times New Roman" w:cs="Times New Roman"/>
          <w:sz w:val="24"/>
          <w:szCs w:val="24"/>
        </w:rPr>
        <w:tab/>
        <w:t>использовать свойства прямоугольника и квадрата для решения задач;</w:t>
      </w:r>
    </w:p>
    <w:p w:rsidR="00963D52" w:rsidRPr="003B073D" w:rsidRDefault="00963D52" w:rsidP="006759F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73D">
        <w:rPr>
          <w:rFonts w:ascii="Times New Roman" w:hAnsi="Times New Roman" w:cs="Times New Roman"/>
          <w:sz w:val="24"/>
          <w:szCs w:val="24"/>
        </w:rPr>
        <w:t>•</w:t>
      </w:r>
      <w:r w:rsidRPr="003B073D">
        <w:rPr>
          <w:rFonts w:ascii="Times New Roman" w:hAnsi="Times New Roman" w:cs="Times New Roman"/>
          <w:sz w:val="24"/>
          <w:szCs w:val="24"/>
        </w:rPr>
        <w:tab/>
        <w:t>распознавать и называть геометрические тела (куб, шар, пирамида);</w:t>
      </w:r>
    </w:p>
    <w:p w:rsidR="00963D52" w:rsidRPr="003B073D" w:rsidRDefault="00963D52" w:rsidP="006759F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73D">
        <w:rPr>
          <w:rFonts w:ascii="Times New Roman" w:hAnsi="Times New Roman" w:cs="Times New Roman"/>
          <w:sz w:val="24"/>
          <w:szCs w:val="24"/>
        </w:rPr>
        <w:t>•</w:t>
      </w:r>
      <w:r w:rsidRPr="003B073D">
        <w:rPr>
          <w:rFonts w:ascii="Times New Roman" w:hAnsi="Times New Roman" w:cs="Times New Roman"/>
          <w:sz w:val="24"/>
          <w:szCs w:val="24"/>
        </w:rPr>
        <w:tab/>
        <w:t>соотносить реальные объекты с моделями геометрических фигур.</w:t>
      </w:r>
    </w:p>
    <w:p w:rsidR="00963D52" w:rsidRPr="003B073D" w:rsidRDefault="00963D52" w:rsidP="006759F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73D">
        <w:rPr>
          <w:rFonts w:ascii="Times New Roman" w:hAnsi="Times New Roman" w:cs="Times New Roman"/>
          <w:sz w:val="24"/>
          <w:szCs w:val="24"/>
        </w:rPr>
        <w:t>ГЕОМЕТРИЧЕСКИЕ ВЕЛИЧИНЫ</w:t>
      </w:r>
    </w:p>
    <w:p w:rsidR="00963D52" w:rsidRPr="003B073D" w:rsidRDefault="00963D52" w:rsidP="006759FC">
      <w:pPr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B073D">
        <w:rPr>
          <w:rFonts w:ascii="Times New Roman" w:hAnsi="Times New Roman" w:cs="Times New Roman"/>
          <w:i/>
          <w:sz w:val="24"/>
          <w:szCs w:val="24"/>
        </w:rPr>
        <w:t>Учащийся научится:</w:t>
      </w:r>
    </w:p>
    <w:p w:rsidR="00963D52" w:rsidRPr="003B073D" w:rsidRDefault="00963D52" w:rsidP="006759F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73D">
        <w:rPr>
          <w:rFonts w:ascii="Times New Roman" w:hAnsi="Times New Roman" w:cs="Times New Roman"/>
          <w:sz w:val="24"/>
          <w:szCs w:val="24"/>
        </w:rPr>
        <w:t>•</w:t>
      </w:r>
      <w:r w:rsidRPr="003B073D">
        <w:rPr>
          <w:rFonts w:ascii="Times New Roman" w:hAnsi="Times New Roman" w:cs="Times New Roman"/>
          <w:sz w:val="24"/>
          <w:szCs w:val="24"/>
        </w:rPr>
        <w:tab/>
        <w:t>измерять длину отрезка;</w:t>
      </w:r>
    </w:p>
    <w:p w:rsidR="00963D52" w:rsidRPr="003B073D" w:rsidRDefault="00963D52" w:rsidP="006759F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73D">
        <w:rPr>
          <w:rFonts w:ascii="Times New Roman" w:hAnsi="Times New Roman" w:cs="Times New Roman"/>
          <w:sz w:val="24"/>
          <w:szCs w:val="24"/>
        </w:rPr>
        <w:t>•</w:t>
      </w:r>
      <w:r w:rsidRPr="003B073D">
        <w:rPr>
          <w:rFonts w:ascii="Times New Roman" w:hAnsi="Times New Roman" w:cs="Times New Roman"/>
          <w:sz w:val="24"/>
          <w:szCs w:val="24"/>
        </w:rPr>
        <w:tab/>
        <w:t>вычислять периметр треугольника, прямоугольника и квадрата, площадь прямоугольника и квадрата;</w:t>
      </w:r>
    </w:p>
    <w:p w:rsidR="00963D52" w:rsidRPr="003B073D" w:rsidRDefault="00963D52" w:rsidP="006759F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73D">
        <w:rPr>
          <w:rFonts w:ascii="Times New Roman" w:hAnsi="Times New Roman" w:cs="Times New Roman"/>
          <w:sz w:val="24"/>
          <w:szCs w:val="24"/>
        </w:rPr>
        <w:t>•</w:t>
      </w:r>
      <w:r w:rsidRPr="003B073D">
        <w:rPr>
          <w:rFonts w:ascii="Times New Roman" w:hAnsi="Times New Roman" w:cs="Times New Roman"/>
          <w:sz w:val="24"/>
          <w:szCs w:val="24"/>
        </w:rPr>
        <w:tab/>
        <w:t>оценивать размеры геометрических объектов, расстояния приближённо (на глаз).</w:t>
      </w:r>
    </w:p>
    <w:p w:rsidR="00963D52" w:rsidRPr="003B073D" w:rsidRDefault="00963D52" w:rsidP="006759FC">
      <w:pPr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B073D">
        <w:rPr>
          <w:rFonts w:ascii="Times New Roman" w:hAnsi="Times New Roman" w:cs="Times New Roman"/>
          <w:i/>
          <w:sz w:val="24"/>
          <w:szCs w:val="24"/>
        </w:rPr>
        <w:t>Учащийся получит возможность научиться:</w:t>
      </w:r>
    </w:p>
    <w:p w:rsidR="00963D52" w:rsidRPr="003B073D" w:rsidRDefault="00963D52" w:rsidP="006759F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73D">
        <w:rPr>
          <w:rFonts w:ascii="Times New Roman" w:hAnsi="Times New Roman" w:cs="Times New Roman"/>
          <w:sz w:val="24"/>
          <w:szCs w:val="24"/>
        </w:rPr>
        <w:t>•</w:t>
      </w:r>
      <w:r w:rsidRPr="003B073D">
        <w:rPr>
          <w:rFonts w:ascii="Times New Roman" w:hAnsi="Times New Roman" w:cs="Times New Roman"/>
          <w:sz w:val="24"/>
          <w:szCs w:val="24"/>
        </w:rPr>
        <w:tab/>
        <w:t>распознавать, различать и называть геометрические тела: прямоугольный параллелепипед, пирамиду, цилиндр, конус;</w:t>
      </w:r>
    </w:p>
    <w:p w:rsidR="00963D52" w:rsidRPr="003B073D" w:rsidRDefault="00963D52" w:rsidP="006759F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73D">
        <w:rPr>
          <w:rFonts w:ascii="Times New Roman" w:hAnsi="Times New Roman" w:cs="Times New Roman"/>
          <w:sz w:val="24"/>
          <w:szCs w:val="24"/>
        </w:rPr>
        <w:t>•</w:t>
      </w:r>
      <w:r w:rsidRPr="003B073D">
        <w:rPr>
          <w:rFonts w:ascii="Times New Roman" w:hAnsi="Times New Roman" w:cs="Times New Roman"/>
          <w:sz w:val="24"/>
          <w:szCs w:val="24"/>
        </w:rPr>
        <w:tab/>
        <w:t>вычислять периметр многоугольника;</w:t>
      </w:r>
    </w:p>
    <w:p w:rsidR="00963D52" w:rsidRPr="003B073D" w:rsidRDefault="00963D52" w:rsidP="006759F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73D">
        <w:rPr>
          <w:rFonts w:ascii="Times New Roman" w:hAnsi="Times New Roman" w:cs="Times New Roman"/>
          <w:sz w:val="24"/>
          <w:szCs w:val="24"/>
        </w:rPr>
        <w:t>•</w:t>
      </w:r>
      <w:r w:rsidRPr="003B073D">
        <w:rPr>
          <w:rFonts w:ascii="Times New Roman" w:hAnsi="Times New Roman" w:cs="Times New Roman"/>
          <w:sz w:val="24"/>
          <w:szCs w:val="24"/>
        </w:rPr>
        <w:tab/>
        <w:t>находить площадь прямоугольного треугольника;</w:t>
      </w:r>
    </w:p>
    <w:p w:rsidR="00963D52" w:rsidRPr="003B073D" w:rsidRDefault="00963D52" w:rsidP="006759F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73D">
        <w:rPr>
          <w:rFonts w:ascii="Times New Roman" w:hAnsi="Times New Roman" w:cs="Times New Roman"/>
          <w:sz w:val="24"/>
          <w:szCs w:val="24"/>
        </w:rPr>
        <w:t>•</w:t>
      </w:r>
      <w:r w:rsidRPr="003B073D">
        <w:rPr>
          <w:rFonts w:ascii="Times New Roman" w:hAnsi="Times New Roman" w:cs="Times New Roman"/>
          <w:sz w:val="24"/>
          <w:szCs w:val="24"/>
        </w:rPr>
        <w:tab/>
        <w:t>находить площади фигур путём их разбиения на прямоугольники (квадраты) и прямоугольные треугольники.</w:t>
      </w:r>
    </w:p>
    <w:p w:rsidR="00963D52" w:rsidRPr="003B073D" w:rsidRDefault="00963D52" w:rsidP="006759F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73D">
        <w:rPr>
          <w:rFonts w:ascii="Times New Roman" w:hAnsi="Times New Roman" w:cs="Times New Roman"/>
          <w:sz w:val="24"/>
          <w:szCs w:val="24"/>
        </w:rPr>
        <w:t>РАБОТА С ИНФОРМАЦИЕЙ</w:t>
      </w:r>
    </w:p>
    <w:p w:rsidR="00963D52" w:rsidRPr="003B073D" w:rsidRDefault="00963D52" w:rsidP="006759FC">
      <w:pPr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B073D">
        <w:rPr>
          <w:rFonts w:ascii="Times New Roman" w:hAnsi="Times New Roman" w:cs="Times New Roman"/>
          <w:i/>
          <w:sz w:val="24"/>
          <w:szCs w:val="24"/>
        </w:rPr>
        <w:t>Учащийся научится:</w:t>
      </w:r>
    </w:p>
    <w:p w:rsidR="00963D52" w:rsidRPr="003B073D" w:rsidRDefault="00963D52" w:rsidP="006759F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73D">
        <w:rPr>
          <w:rFonts w:ascii="Times New Roman" w:hAnsi="Times New Roman" w:cs="Times New Roman"/>
          <w:sz w:val="24"/>
          <w:szCs w:val="24"/>
        </w:rPr>
        <w:t>•</w:t>
      </w:r>
      <w:r w:rsidRPr="003B073D">
        <w:rPr>
          <w:rFonts w:ascii="Times New Roman" w:hAnsi="Times New Roman" w:cs="Times New Roman"/>
          <w:sz w:val="24"/>
          <w:szCs w:val="24"/>
        </w:rPr>
        <w:tab/>
        <w:t>читать несложные готовые таблицы;</w:t>
      </w:r>
    </w:p>
    <w:p w:rsidR="00963D52" w:rsidRPr="003B073D" w:rsidRDefault="00963D52" w:rsidP="006759F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73D">
        <w:rPr>
          <w:rFonts w:ascii="Times New Roman" w:hAnsi="Times New Roman" w:cs="Times New Roman"/>
          <w:sz w:val="24"/>
          <w:szCs w:val="24"/>
        </w:rPr>
        <w:t>•</w:t>
      </w:r>
      <w:r w:rsidRPr="003B073D">
        <w:rPr>
          <w:rFonts w:ascii="Times New Roman" w:hAnsi="Times New Roman" w:cs="Times New Roman"/>
          <w:sz w:val="24"/>
          <w:szCs w:val="24"/>
        </w:rPr>
        <w:tab/>
        <w:t>заполнять несложные готовые таблицы;</w:t>
      </w:r>
    </w:p>
    <w:p w:rsidR="00963D52" w:rsidRPr="003B073D" w:rsidRDefault="00963D52" w:rsidP="006759F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73D">
        <w:rPr>
          <w:rFonts w:ascii="Times New Roman" w:hAnsi="Times New Roman" w:cs="Times New Roman"/>
          <w:sz w:val="24"/>
          <w:szCs w:val="24"/>
        </w:rPr>
        <w:lastRenderedPageBreak/>
        <w:t>•</w:t>
      </w:r>
      <w:r w:rsidRPr="003B073D">
        <w:rPr>
          <w:rFonts w:ascii="Times New Roman" w:hAnsi="Times New Roman" w:cs="Times New Roman"/>
          <w:sz w:val="24"/>
          <w:szCs w:val="24"/>
        </w:rPr>
        <w:tab/>
        <w:t>читать несложные готовые столбчатые диаграммы.</w:t>
      </w:r>
    </w:p>
    <w:p w:rsidR="00963D52" w:rsidRPr="003B073D" w:rsidRDefault="00963D52" w:rsidP="006759FC">
      <w:pPr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B073D">
        <w:rPr>
          <w:rFonts w:ascii="Times New Roman" w:hAnsi="Times New Roman" w:cs="Times New Roman"/>
          <w:i/>
          <w:sz w:val="24"/>
          <w:szCs w:val="24"/>
        </w:rPr>
        <w:t>Учащийся получит возможность научиться:</w:t>
      </w:r>
    </w:p>
    <w:p w:rsidR="00963D52" w:rsidRPr="003B073D" w:rsidRDefault="00963D52" w:rsidP="006759F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73D">
        <w:rPr>
          <w:rFonts w:ascii="Times New Roman" w:hAnsi="Times New Roman" w:cs="Times New Roman"/>
          <w:sz w:val="24"/>
          <w:szCs w:val="24"/>
        </w:rPr>
        <w:t>•</w:t>
      </w:r>
      <w:r w:rsidRPr="003B073D">
        <w:rPr>
          <w:rFonts w:ascii="Times New Roman" w:hAnsi="Times New Roman" w:cs="Times New Roman"/>
          <w:sz w:val="24"/>
          <w:szCs w:val="24"/>
        </w:rPr>
        <w:tab/>
        <w:t>достраивать несложную готовую столбчатую диаграмму;</w:t>
      </w:r>
    </w:p>
    <w:p w:rsidR="00963D52" w:rsidRPr="003B073D" w:rsidRDefault="00963D52" w:rsidP="006759F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73D">
        <w:rPr>
          <w:rFonts w:ascii="Times New Roman" w:hAnsi="Times New Roman" w:cs="Times New Roman"/>
          <w:sz w:val="24"/>
          <w:szCs w:val="24"/>
        </w:rPr>
        <w:t>•</w:t>
      </w:r>
      <w:r w:rsidRPr="003B073D">
        <w:rPr>
          <w:rFonts w:ascii="Times New Roman" w:hAnsi="Times New Roman" w:cs="Times New Roman"/>
          <w:sz w:val="24"/>
          <w:szCs w:val="24"/>
        </w:rPr>
        <w:tab/>
        <w:t>сравнивать и обобщать информацию, представленную в строках и столбцах несложных таблиц и диаграмм;</w:t>
      </w:r>
    </w:p>
    <w:p w:rsidR="00963D52" w:rsidRPr="003B073D" w:rsidRDefault="00963D52" w:rsidP="006759F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B073D">
        <w:rPr>
          <w:rFonts w:ascii="Times New Roman" w:hAnsi="Times New Roman" w:cs="Times New Roman"/>
          <w:sz w:val="24"/>
          <w:szCs w:val="24"/>
        </w:rPr>
        <w:t>•</w:t>
      </w:r>
      <w:r w:rsidRPr="003B073D">
        <w:rPr>
          <w:rFonts w:ascii="Times New Roman" w:hAnsi="Times New Roman" w:cs="Times New Roman"/>
          <w:sz w:val="24"/>
          <w:szCs w:val="24"/>
        </w:rPr>
        <w:tab/>
        <w:t>понимать простейшие высказывания, содержащие логические связки и слова (… и …, если…, то…; верно/неверно, что…; каждый; все; некоторые; не).</w:t>
      </w:r>
      <w:proofErr w:type="gramEnd"/>
    </w:p>
    <w:p w:rsidR="00747E27" w:rsidRPr="003B073D" w:rsidRDefault="00747E27" w:rsidP="006759FC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B073D">
        <w:rPr>
          <w:rFonts w:ascii="Times New Roman" w:hAnsi="Times New Roman" w:cs="Times New Roman"/>
          <w:b/>
          <w:sz w:val="24"/>
          <w:szCs w:val="24"/>
        </w:rPr>
        <w:t>Содержание курса</w:t>
      </w:r>
    </w:p>
    <w:p w:rsidR="00747E27" w:rsidRPr="003B073D" w:rsidRDefault="00747E27" w:rsidP="006759F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73D">
        <w:rPr>
          <w:rFonts w:ascii="Times New Roman" w:hAnsi="Times New Roman" w:cs="Times New Roman"/>
          <w:b/>
          <w:sz w:val="24"/>
          <w:szCs w:val="24"/>
        </w:rPr>
        <w:t>Числа от 1 до 1000</w:t>
      </w:r>
      <w:r w:rsidRPr="003B073D">
        <w:rPr>
          <w:rFonts w:ascii="Times New Roman" w:hAnsi="Times New Roman" w:cs="Times New Roman"/>
          <w:sz w:val="24"/>
          <w:szCs w:val="24"/>
        </w:rPr>
        <w:t>(повторение 12 часов)</w:t>
      </w:r>
    </w:p>
    <w:p w:rsidR="00747E27" w:rsidRPr="003B073D" w:rsidRDefault="00747E27" w:rsidP="006759F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73D">
        <w:rPr>
          <w:rFonts w:ascii="Times New Roman" w:hAnsi="Times New Roman" w:cs="Times New Roman"/>
          <w:sz w:val="24"/>
          <w:szCs w:val="24"/>
        </w:rPr>
        <w:t>Повторение (12 ч) Нумерация (1 ч)</w:t>
      </w:r>
      <w:proofErr w:type="gramStart"/>
      <w:r w:rsidRPr="003B073D">
        <w:rPr>
          <w:rFonts w:ascii="Times New Roman" w:hAnsi="Times New Roman" w:cs="Times New Roman"/>
          <w:sz w:val="24"/>
          <w:szCs w:val="24"/>
        </w:rPr>
        <w:t>.Ч</w:t>
      </w:r>
      <w:proofErr w:type="gramEnd"/>
      <w:r w:rsidRPr="003B073D">
        <w:rPr>
          <w:rFonts w:ascii="Times New Roman" w:hAnsi="Times New Roman" w:cs="Times New Roman"/>
          <w:sz w:val="24"/>
          <w:szCs w:val="24"/>
        </w:rPr>
        <w:t>етыре арифметических действия(9 ч) Столбчатые диаграммы. Знакомство со столбчатыми диаграммами.</w:t>
      </w:r>
    </w:p>
    <w:p w:rsidR="00747E27" w:rsidRPr="003B073D" w:rsidRDefault="00747E27" w:rsidP="006759F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73D">
        <w:rPr>
          <w:rFonts w:ascii="Times New Roman" w:hAnsi="Times New Roman" w:cs="Times New Roman"/>
          <w:sz w:val="24"/>
          <w:szCs w:val="24"/>
        </w:rPr>
        <w:t>Чтение и составление столбчатых диаграмм (1 ч)</w:t>
      </w:r>
      <w:proofErr w:type="gramStart"/>
      <w:r w:rsidRPr="003B073D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Pr="003B073D">
        <w:rPr>
          <w:rFonts w:ascii="Times New Roman" w:hAnsi="Times New Roman" w:cs="Times New Roman"/>
          <w:sz w:val="24"/>
          <w:szCs w:val="24"/>
        </w:rPr>
        <w:t>овторение пройденного «Что узнали. Чему научились» (1 ч).</w:t>
      </w:r>
    </w:p>
    <w:p w:rsidR="00747E27" w:rsidRPr="003B073D" w:rsidRDefault="00747E27" w:rsidP="006759F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73D">
        <w:rPr>
          <w:rFonts w:ascii="Times New Roman" w:hAnsi="Times New Roman" w:cs="Times New Roman"/>
          <w:sz w:val="24"/>
          <w:szCs w:val="24"/>
        </w:rPr>
        <w:t>.Взаимная проверка знаний: «Помогаем друг другу сделать шаг к успеху</w:t>
      </w:r>
      <w:proofErr w:type="gramStart"/>
      <w:r w:rsidRPr="003B073D">
        <w:rPr>
          <w:rFonts w:ascii="Times New Roman" w:hAnsi="Times New Roman" w:cs="Times New Roman"/>
          <w:sz w:val="24"/>
          <w:szCs w:val="24"/>
        </w:rPr>
        <w:t>»</w:t>
      </w:r>
      <w:proofErr w:type="gramEnd"/>
    </w:p>
    <w:p w:rsidR="00747E27" w:rsidRPr="003B073D" w:rsidRDefault="00747E27" w:rsidP="006759F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73D">
        <w:rPr>
          <w:rFonts w:ascii="Times New Roman" w:hAnsi="Times New Roman" w:cs="Times New Roman"/>
          <w:sz w:val="24"/>
          <w:szCs w:val="24"/>
        </w:rPr>
        <w:t>.Работа в паре по тесту «Верно? Неверно?»</w:t>
      </w:r>
    </w:p>
    <w:p w:rsidR="00747E27" w:rsidRPr="003B073D" w:rsidRDefault="00747E27" w:rsidP="006759F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73D">
        <w:rPr>
          <w:rFonts w:ascii="Times New Roman" w:hAnsi="Times New Roman" w:cs="Times New Roman"/>
          <w:sz w:val="24"/>
          <w:szCs w:val="24"/>
        </w:rPr>
        <w:t>Числа, которые больше 1000 Нумерация (10 ч)</w:t>
      </w:r>
    </w:p>
    <w:p w:rsidR="00747E27" w:rsidRPr="003B073D" w:rsidRDefault="000F5652" w:rsidP="006759F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73D">
        <w:rPr>
          <w:rFonts w:ascii="Times New Roman" w:hAnsi="Times New Roman" w:cs="Times New Roman"/>
          <w:sz w:val="24"/>
          <w:szCs w:val="24"/>
        </w:rPr>
        <w:t xml:space="preserve">Новая счётная единица — </w:t>
      </w:r>
      <w:proofErr w:type="spellStart"/>
      <w:r w:rsidRPr="003B073D">
        <w:rPr>
          <w:rFonts w:ascii="Times New Roman" w:hAnsi="Times New Roman" w:cs="Times New Roman"/>
          <w:sz w:val="24"/>
          <w:szCs w:val="24"/>
        </w:rPr>
        <w:t>тысяча</w:t>
      </w:r>
      <w:proofErr w:type="gramStart"/>
      <w:r w:rsidR="00747E27" w:rsidRPr="003B073D">
        <w:rPr>
          <w:rFonts w:ascii="Times New Roman" w:hAnsi="Times New Roman" w:cs="Times New Roman"/>
          <w:sz w:val="24"/>
          <w:szCs w:val="24"/>
        </w:rPr>
        <w:t>.К</w:t>
      </w:r>
      <w:proofErr w:type="gramEnd"/>
      <w:r w:rsidR="00747E27" w:rsidRPr="003B073D">
        <w:rPr>
          <w:rFonts w:ascii="Times New Roman" w:hAnsi="Times New Roman" w:cs="Times New Roman"/>
          <w:sz w:val="24"/>
          <w:szCs w:val="24"/>
        </w:rPr>
        <w:t>ласс</w:t>
      </w:r>
      <w:proofErr w:type="spellEnd"/>
      <w:r w:rsidR="00747E27" w:rsidRPr="003B073D">
        <w:rPr>
          <w:rFonts w:ascii="Times New Roman" w:hAnsi="Times New Roman" w:cs="Times New Roman"/>
          <w:sz w:val="24"/>
          <w:szCs w:val="24"/>
        </w:rPr>
        <w:t xml:space="preserve"> единиц и класс тысяч. Чте</w:t>
      </w:r>
      <w:r w:rsidRPr="003B073D">
        <w:rPr>
          <w:rFonts w:ascii="Times New Roman" w:hAnsi="Times New Roman" w:cs="Times New Roman"/>
          <w:sz w:val="24"/>
          <w:szCs w:val="24"/>
        </w:rPr>
        <w:t xml:space="preserve">ние и запись многозначных </w:t>
      </w:r>
      <w:proofErr w:type="spellStart"/>
      <w:r w:rsidRPr="003B073D">
        <w:rPr>
          <w:rFonts w:ascii="Times New Roman" w:hAnsi="Times New Roman" w:cs="Times New Roman"/>
          <w:sz w:val="24"/>
          <w:szCs w:val="24"/>
        </w:rPr>
        <w:t>чисел</w:t>
      </w:r>
      <w:proofErr w:type="gramStart"/>
      <w:r w:rsidR="00747E27" w:rsidRPr="003B073D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="00747E27" w:rsidRPr="003B073D">
        <w:rPr>
          <w:rFonts w:ascii="Times New Roman" w:hAnsi="Times New Roman" w:cs="Times New Roman"/>
          <w:sz w:val="24"/>
          <w:szCs w:val="24"/>
        </w:rPr>
        <w:t>редставление</w:t>
      </w:r>
      <w:proofErr w:type="spellEnd"/>
      <w:r w:rsidR="00747E27" w:rsidRPr="003B073D">
        <w:rPr>
          <w:rFonts w:ascii="Times New Roman" w:hAnsi="Times New Roman" w:cs="Times New Roman"/>
          <w:sz w:val="24"/>
          <w:szCs w:val="24"/>
        </w:rPr>
        <w:t xml:space="preserve"> многозна</w:t>
      </w:r>
      <w:r w:rsidR="00CE46F9" w:rsidRPr="003B073D">
        <w:rPr>
          <w:rFonts w:ascii="Times New Roman" w:hAnsi="Times New Roman" w:cs="Times New Roman"/>
          <w:sz w:val="24"/>
          <w:szCs w:val="24"/>
        </w:rPr>
        <w:t xml:space="preserve">чных чисел в виде </w:t>
      </w:r>
      <w:r w:rsidR="00747E27" w:rsidRPr="003B073D">
        <w:rPr>
          <w:rFonts w:ascii="Times New Roman" w:hAnsi="Times New Roman" w:cs="Times New Roman"/>
          <w:sz w:val="24"/>
          <w:szCs w:val="24"/>
        </w:rPr>
        <w:t>суммы разрядных слагаемых. Сравнение многозначных чисел. Увеличение (уменьшение</w:t>
      </w:r>
      <w:proofErr w:type="gramStart"/>
      <w:r w:rsidR="00747E27" w:rsidRPr="003B073D">
        <w:rPr>
          <w:rFonts w:ascii="Times New Roman" w:hAnsi="Times New Roman" w:cs="Times New Roman"/>
          <w:sz w:val="24"/>
          <w:szCs w:val="24"/>
        </w:rPr>
        <w:t>)ч</w:t>
      </w:r>
      <w:proofErr w:type="gramEnd"/>
      <w:r w:rsidR="00747E27" w:rsidRPr="003B073D">
        <w:rPr>
          <w:rFonts w:ascii="Times New Roman" w:hAnsi="Times New Roman" w:cs="Times New Roman"/>
          <w:sz w:val="24"/>
          <w:szCs w:val="24"/>
        </w:rPr>
        <w:t>исла в 10, 100 и 100</w:t>
      </w:r>
      <w:r w:rsidR="00CE46F9" w:rsidRPr="003B073D">
        <w:rPr>
          <w:rFonts w:ascii="Times New Roman" w:hAnsi="Times New Roman" w:cs="Times New Roman"/>
          <w:sz w:val="24"/>
          <w:szCs w:val="24"/>
        </w:rPr>
        <w:t xml:space="preserve">0 раз .Выделение в числе общего </w:t>
      </w:r>
      <w:r w:rsidR="00747E27" w:rsidRPr="003B073D">
        <w:rPr>
          <w:rFonts w:ascii="Times New Roman" w:hAnsi="Times New Roman" w:cs="Times New Roman"/>
          <w:sz w:val="24"/>
          <w:szCs w:val="24"/>
        </w:rPr>
        <w:t>количества единиц любого разряда. Класс миллионов. Класс миллиардов(8 ч)</w:t>
      </w:r>
    </w:p>
    <w:p w:rsidR="00747E27" w:rsidRPr="003B073D" w:rsidRDefault="00747E27" w:rsidP="006759F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73D">
        <w:rPr>
          <w:rFonts w:ascii="Times New Roman" w:hAnsi="Times New Roman" w:cs="Times New Roman"/>
          <w:sz w:val="24"/>
          <w:szCs w:val="24"/>
        </w:rPr>
        <w:t>Величины(14ч) Единица длины километр. Таблица единиц длины (2 ч). Единицы площади: квадратный километр, квадратный миллиметр.</w:t>
      </w:r>
    </w:p>
    <w:p w:rsidR="00747E27" w:rsidRPr="003B073D" w:rsidRDefault="00747E27" w:rsidP="006759F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73D">
        <w:rPr>
          <w:rFonts w:ascii="Times New Roman" w:hAnsi="Times New Roman" w:cs="Times New Roman"/>
          <w:sz w:val="24"/>
          <w:szCs w:val="24"/>
        </w:rPr>
        <w:t>Таблица единиц площади. Определение п</w:t>
      </w:r>
      <w:r w:rsidR="00CE46F9" w:rsidRPr="003B073D">
        <w:rPr>
          <w:rFonts w:ascii="Times New Roman" w:hAnsi="Times New Roman" w:cs="Times New Roman"/>
          <w:sz w:val="24"/>
          <w:szCs w:val="24"/>
        </w:rPr>
        <w:t xml:space="preserve">лощади с помощью палетки (3 ч). </w:t>
      </w:r>
      <w:proofErr w:type="gramStart"/>
      <w:r w:rsidRPr="003B073D">
        <w:rPr>
          <w:rFonts w:ascii="Times New Roman" w:hAnsi="Times New Roman" w:cs="Times New Roman"/>
          <w:sz w:val="24"/>
          <w:szCs w:val="24"/>
        </w:rPr>
        <w:t>Информация, способс</w:t>
      </w:r>
      <w:r w:rsidR="00CE46F9" w:rsidRPr="003B073D">
        <w:rPr>
          <w:rFonts w:ascii="Times New Roman" w:hAnsi="Times New Roman" w:cs="Times New Roman"/>
          <w:sz w:val="24"/>
          <w:szCs w:val="24"/>
        </w:rPr>
        <w:t>твующая формированию экономико-</w:t>
      </w:r>
      <w:r w:rsidRPr="003B073D">
        <w:rPr>
          <w:rFonts w:ascii="Times New Roman" w:hAnsi="Times New Roman" w:cs="Times New Roman"/>
          <w:sz w:val="24"/>
          <w:szCs w:val="24"/>
        </w:rPr>
        <w:t>географического образа России (сведения о площади страны, протяжённости рек, железных и шоссейных дорог.</w:t>
      </w:r>
      <w:proofErr w:type="gramEnd"/>
      <w:r w:rsidR="00CE46F9" w:rsidRPr="003B073D">
        <w:rPr>
          <w:rFonts w:ascii="Times New Roman" w:hAnsi="Times New Roman" w:cs="Times New Roman"/>
          <w:sz w:val="24"/>
          <w:szCs w:val="24"/>
        </w:rPr>
        <w:t xml:space="preserve"> Масса. Единицы </w:t>
      </w:r>
      <w:r w:rsidR="00CE46F9" w:rsidRPr="003B073D">
        <w:rPr>
          <w:rFonts w:ascii="Times New Roman" w:hAnsi="Times New Roman" w:cs="Times New Roman"/>
          <w:sz w:val="24"/>
          <w:szCs w:val="24"/>
        </w:rPr>
        <w:lastRenderedPageBreak/>
        <w:t xml:space="preserve">массы: центнер, </w:t>
      </w:r>
      <w:r w:rsidRPr="003B073D">
        <w:rPr>
          <w:rFonts w:ascii="Times New Roman" w:hAnsi="Times New Roman" w:cs="Times New Roman"/>
          <w:sz w:val="24"/>
          <w:szCs w:val="24"/>
        </w:rPr>
        <w:t xml:space="preserve">тонна. Таблица единиц массы (2 ч). </w:t>
      </w:r>
      <w:r w:rsidR="000F5652" w:rsidRPr="003B073D">
        <w:rPr>
          <w:rFonts w:ascii="Times New Roman" w:hAnsi="Times New Roman" w:cs="Times New Roman"/>
          <w:sz w:val="24"/>
          <w:szCs w:val="24"/>
        </w:rPr>
        <w:t xml:space="preserve">Время. Единицы времени: </w:t>
      </w:r>
      <w:proofErr w:type="spellStart"/>
      <w:r w:rsidR="000F5652" w:rsidRPr="003B073D">
        <w:rPr>
          <w:rFonts w:ascii="Times New Roman" w:hAnsi="Times New Roman" w:cs="Times New Roman"/>
          <w:sz w:val="24"/>
          <w:szCs w:val="24"/>
        </w:rPr>
        <w:t>секунда</w:t>
      </w:r>
      <w:proofErr w:type="gramStart"/>
      <w:r w:rsidRPr="003B073D">
        <w:rPr>
          <w:rFonts w:ascii="Times New Roman" w:hAnsi="Times New Roman" w:cs="Times New Roman"/>
          <w:sz w:val="24"/>
          <w:szCs w:val="24"/>
        </w:rPr>
        <w:t>,в</w:t>
      </w:r>
      <w:proofErr w:type="gramEnd"/>
      <w:r w:rsidRPr="003B073D">
        <w:rPr>
          <w:rFonts w:ascii="Times New Roman" w:hAnsi="Times New Roman" w:cs="Times New Roman"/>
          <w:sz w:val="24"/>
          <w:szCs w:val="24"/>
        </w:rPr>
        <w:t>ек</w:t>
      </w:r>
      <w:proofErr w:type="spellEnd"/>
      <w:r w:rsidRPr="003B073D">
        <w:rPr>
          <w:rFonts w:ascii="Times New Roman" w:hAnsi="Times New Roman" w:cs="Times New Roman"/>
          <w:sz w:val="24"/>
          <w:szCs w:val="24"/>
        </w:rPr>
        <w:t>. Таблица единиц времени (5 ч). Решен</w:t>
      </w:r>
      <w:r w:rsidR="00CE46F9" w:rsidRPr="003B073D">
        <w:rPr>
          <w:rFonts w:ascii="Times New Roman" w:hAnsi="Times New Roman" w:cs="Times New Roman"/>
          <w:sz w:val="24"/>
          <w:szCs w:val="24"/>
        </w:rPr>
        <w:t xml:space="preserve">ие задач на определение начала, </w:t>
      </w:r>
      <w:r w:rsidRPr="003B073D">
        <w:rPr>
          <w:rFonts w:ascii="Times New Roman" w:hAnsi="Times New Roman" w:cs="Times New Roman"/>
          <w:sz w:val="24"/>
          <w:szCs w:val="24"/>
        </w:rPr>
        <w:t>продолжительности и конца события (1 ч)</w:t>
      </w:r>
      <w:proofErr w:type="gramStart"/>
      <w:r w:rsidRPr="003B073D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Pr="003B073D">
        <w:rPr>
          <w:rFonts w:ascii="Times New Roman" w:hAnsi="Times New Roman" w:cs="Times New Roman"/>
          <w:sz w:val="24"/>
          <w:szCs w:val="24"/>
        </w:rPr>
        <w:t>овторение пройденного «Что узнали. Чему научились» (1 ч)</w:t>
      </w:r>
    </w:p>
    <w:p w:rsidR="00747E27" w:rsidRPr="003B073D" w:rsidRDefault="00747E27" w:rsidP="006759F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73D">
        <w:rPr>
          <w:rFonts w:ascii="Times New Roman" w:hAnsi="Times New Roman" w:cs="Times New Roman"/>
          <w:sz w:val="24"/>
          <w:szCs w:val="24"/>
        </w:rPr>
        <w:t xml:space="preserve"> 2четверть(28часов)</w:t>
      </w:r>
    </w:p>
    <w:p w:rsidR="00747E27" w:rsidRPr="003B073D" w:rsidRDefault="00747E27" w:rsidP="006759F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73D">
        <w:rPr>
          <w:rFonts w:ascii="Times New Roman" w:hAnsi="Times New Roman" w:cs="Times New Roman"/>
          <w:sz w:val="24"/>
          <w:szCs w:val="24"/>
        </w:rPr>
        <w:t xml:space="preserve"> ЧИСЛА, КОТОРЫЕ БОЛЬШЕ 1000</w:t>
      </w:r>
    </w:p>
    <w:p w:rsidR="00747E27" w:rsidRPr="003B073D" w:rsidRDefault="00747E27" w:rsidP="006759F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73D">
        <w:rPr>
          <w:rFonts w:ascii="Times New Roman" w:hAnsi="Times New Roman" w:cs="Times New Roman"/>
          <w:sz w:val="24"/>
          <w:szCs w:val="24"/>
        </w:rPr>
        <w:t>Сложение и вычитание (1</w:t>
      </w:r>
      <w:r w:rsidR="00CE46F9" w:rsidRPr="003B073D">
        <w:rPr>
          <w:rFonts w:ascii="Times New Roman" w:hAnsi="Times New Roman" w:cs="Times New Roman"/>
          <w:sz w:val="24"/>
          <w:szCs w:val="24"/>
        </w:rPr>
        <w:t>1 ч) Устные и письменные приёмы сложения и вычитания много</w:t>
      </w:r>
      <w:r w:rsidRPr="003B073D">
        <w:rPr>
          <w:rFonts w:ascii="Times New Roman" w:hAnsi="Times New Roman" w:cs="Times New Roman"/>
          <w:sz w:val="24"/>
          <w:szCs w:val="24"/>
        </w:rPr>
        <w:t>значных чисел (11 ч)</w:t>
      </w:r>
    </w:p>
    <w:p w:rsidR="00747E27" w:rsidRPr="003B073D" w:rsidRDefault="00747E27" w:rsidP="006759F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73D">
        <w:rPr>
          <w:rFonts w:ascii="Times New Roman" w:hAnsi="Times New Roman" w:cs="Times New Roman"/>
          <w:sz w:val="24"/>
          <w:szCs w:val="24"/>
        </w:rPr>
        <w:t>Алгоритмы устного и письменного сложения и вычитания многозначных чисел (2 ч).</w:t>
      </w:r>
    </w:p>
    <w:p w:rsidR="00CE46F9" w:rsidRPr="003B073D" w:rsidRDefault="00747E27" w:rsidP="006759F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73D">
        <w:rPr>
          <w:rFonts w:ascii="Times New Roman" w:hAnsi="Times New Roman" w:cs="Times New Roman"/>
          <w:sz w:val="24"/>
          <w:szCs w:val="24"/>
        </w:rPr>
        <w:t>Решение уравнений (2 ч).</w:t>
      </w:r>
    </w:p>
    <w:p w:rsidR="00747E27" w:rsidRPr="003B073D" w:rsidRDefault="00747E27" w:rsidP="006759F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73D">
        <w:rPr>
          <w:rFonts w:ascii="Times New Roman" w:hAnsi="Times New Roman" w:cs="Times New Roman"/>
          <w:sz w:val="24"/>
          <w:szCs w:val="24"/>
        </w:rPr>
        <w:t>Нахождение нескольких долей целого (2 ч). Решение задач на увеличение (уменьшение) числа на несколько</w:t>
      </w:r>
      <w:r w:rsidR="00CE46F9" w:rsidRPr="003B073D">
        <w:rPr>
          <w:rFonts w:ascii="Times New Roman" w:hAnsi="Times New Roman" w:cs="Times New Roman"/>
          <w:sz w:val="24"/>
          <w:szCs w:val="24"/>
        </w:rPr>
        <w:t xml:space="preserve"> единиц, выраженных в косвенной </w:t>
      </w:r>
      <w:r w:rsidRPr="003B073D">
        <w:rPr>
          <w:rFonts w:ascii="Times New Roman" w:hAnsi="Times New Roman" w:cs="Times New Roman"/>
          <w:sz w:val="24"/>
          <w:szCs w:val="24"/>
        </w:rPr>
        <w:t>форме (2 ч).</w:t>
      </w:r>
    </w:p>
    <w:p w:rsidR="00747E27" w:rsidRPr="003B073D" w:rsidRDefault="00747E27" w:rsidP="006759F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73D">
        <w:rPr>
          <w:rFonts w:ascii="Times New Roman" w:hAnsi="Times New Roman" w:cs="Times New Roman"/>
          <w:sz w:val="24"/>
          <w:szCs w:val="24"/>
        </w:rPr>
        <w:t>Сложение и вычитание значений величин (1 ч).</w:t>
      </w:r>
    </w:p>
    <w:p w:rsidR="00747E27" w:rsidRPr="003B073D" w:rsidRDefault="00747E27" w:rsidP="006759F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73D">
        <w:rPr>
          <w:rFonts w:ascii="Times New Roman" w:hAnsi="Times New Roman" w:cs="Times New Roman"/>
          <w:sz w:val="24"/>
          <w:szCs w:val="24"/>
        </w:rPr>
        <w:t xml:space="preserve">Повторение </w:t>
      </w:r>
      <w:proofErr w:type="gramStart"/>
      <w:r w:rsidRPr="003B073D">
        <w:rPr>
          <w:rFonts w:ascii="Times New Roman" w:hAnsi="Times New Roman" w:cs="Times New Roman"/>
          <w:sz w:val="24"/>
          <w:szCs w:val="24"/>
        </w:rPr>
        <w:t>пройденного</w:t>
      </w:r>
      <w:proofErr w:type="gramEnd"/>
      <w:r w:rsidRPr="003B073D">
        <w:rPr>
          <w:rFonts w:ascii="Times New Roman" w:hAnsi="Times New Roman" w:cs="Times New Roman"/>
          <w:sz w:val="24"/>
          <w:szCs w:val="24"/>
        </w:rPr>
        <w:t xml:space="preserve"> «Что</w:t>
      </w:r>
      <w:r w:rsidR="00CE46F9" w:rsidRPr="003B073D">
        <w:rPr>
          <w:rFonts w:ascii="Times New Roman" w:hAnsi="Times New Roman" w:cs="Times New Roman"/>
          <w:sz w:val="24"/>
          <w:szCs w:val="24"/>
        </w:rPr>
        <w:t xml:space="preserve"> узнали. Чему научились» (2 ч).</w:t>
      </w:r>
    </w:p>
    <w:p w:rsidR="00747E27" w:rsidRPr="003B073D" w:rsidRDefault="00747E27" w:rsidP="006759F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73D">
        <w:rPr>
          <w:rFonts w:ascii="Times New Roman" w:hAnsi="Times New Roman" w:cs="Times New Roman"/>
          <w:sz w:val="24"/>
          <w:szCs w:val="24"/>
        </w:rPr>
        <w:t xml:space="preserve">«Странички для </w:t>
      </w:r>
      <w:proofErr w:type="gramStart"/>
      <w:r w:rsidRPr="003B073D">
        <w:rPr>
          <w:rFonts w:ascii="Times New Roman" w:hAnsi="Times New Roman" w:cs="Times New Roman"/>
          <w:sz w:val="24"/>
          <w:szCs w:val="24"/>
        </w:rPr>
        <w:t>любознательных</w:t>
      </w:r>
      <w:proofErr w:type="gramEnd"/>
      <w:r w:rsidRPr="003B073D">
        <w:rPr>
          <w:rFonts w:ascii="Times New Roman" w:hAnsi="Times New Roman" w:cs="Times New Roman"/>
          <w:sz w:val="24"/>
          <w:szCs w:val="24"/>
        </w:rPr>
        <w:t>» — задания творческого и поискового характера: логические задачи и задачи повышенного уровня сложности.</w:t>
      </w:r>
    </w:p>
    <w:p w:rsidR="00747E27" w:rsidRPr="003B073D" w:rsidRDefault="00747E27" w:rsidP="006759F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73D">
        <w:rPr>
          <w:rFonts w:ascii="Times New Roman" w:hAnsi="Times New Roman" w:cs="Times New Roman"/>
          <w:sz w:val="24"/>
          <w:szCs w:val="24"/>
        </w:rPr>
        <w:t>Проверочная работа «Проверим себя и оценим свои достижения</w:t>
      </w:r>
      <w:proofErr w:type="gramStart"/>
      <w:r w:rsidRPr="003B073D">
        <w:rPr>
          <w:rFonts w:ascii="Times New Roman" w:hAnsi="Times New Roman" w:cs="Times New Roman"/>
          <w:sz w:val="24"/>
          <w:szCs w:val="24"/>
        </w:rPr>
        <w:t>»(</w:t>
      </w:r>
      <w:proofErr w:type="gramEnd"/>
      <w:r w:rsidRPr="003B073D">
        <w:rPr>
          <w:rFonts w:ascii="Times New Roman" w:hAnsi="Times New Roman" w:cs="Times New Roman"/>
          <w:sz w:val="24"/>
          <w:szCs w:val="24"/>
        </w:rPr>
        <w:t>тестовая форма). Анализ результатов.</w:t>
      </w:r>
    </w:p>
    <w:p w:rsidR="00747E27" w:rsidRPr="003B073D" w:rsidRDefault="00747E27" w:rsidP="006759F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73D">
        <w:rPr>
          <w:rFonts w:ascii="Times New Roman" w:hAnsi="Times New Roman" w:cs="Times New Roman"/>
          <w:sz w:val="24"/>
          <w:szCs w:val="24"/>
        </w:rPr>
        <w:t xml:space="preserve"> Умножение и деление 17ч. Алгоритмы письменного умножения и деления многозначного числа на </w:t>
      </w:r>
      <w:proofErr w:type="gramStart"/>
      <w:r w:rsidRPr="003B073D">
        <w:rPr>
          <w:rFonts w:ascii="Times New Roman" w:hAnsi="Times New Roman" w:cs="Times New Roman"/>
          <w:sz w:val="24"/>
          <w:szCs w:val="24"/>
        </w:rPr>
        <w:t>однозначное</w:t>
      </w:r>
      <w:proofErr w:type="gramEnd"/>
      <w:r w:rsidRPr="003B073D">
        <w:rPr>
          <w:rFonts w:ascii="Times New Roman" w:hAnsi="Times New Roman" w:cs="Times New Roman"/>
          <w:sz w:val="24"/>
          <w:szCs w:val="24"/>
        </w:rPr>
        <w:t xml:space="preserve"> (17 ч)</w:t>
      </w:r>
    </w:p>
    <w:p w:rsidR="00747E27" w:rsidRPr="003B073D" w:rsidRDefault="00747E27" w:rsidP="006759F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73D">
        <w:rPr>
          <w:rFonts w:ascii="Times New Roman" w:hAnsi="Times New Roman" w:cs="Times New Roman"/>
          <w:sz w:val="24"/>
          <w:szCs w:val="24"/>
        </w:rPr>
        <w:t xml:space="preserve">Алгоритм письменного умножения многозначного числа на </w:t>
      </w:r>
      <w:proofErr w:type="gramStart"/>
      <w:r w:rsidRPr="003B073D">
        <w:rPr>
          <w:rFonts w:ascii="Times New Roman" w:hAnsi="Times New Roman" w:cs="Times New Roman"/>
          <w:sz w:val="24"/>
          <w:szCs w:val="24"/>
        </w:rPr>
        <w:t>однозначное</w:t>
      </w:r>
      <w:proofErr w:type="gramEnd"/>
      <w:r w:rsidRPr="003B073D">
        <w:rPr>
          <w:rFonts w:ascii="Times New Roman" w:hAnsi="Times New Roman" w:cs="Times New Roman"/>
          <w:sz w:val="24"/>
          <w:szCs w:val="24"/>
        </w:rPr>
        <w:t xml:space="preserve">. Умножение чисел, оканчивающихся </w:t>
      </w:r>
      <w:r w:rsidR="00CE46F9" w:rsidRPr="003B073D">
        <w:rPr>
          <w:rFonts w:ascii="Times New Roman" w:hAnsi="Times New Roman" w:cs="Times New Roman"/>
          <w:sz w:val="24"/>
          <w:szCs w:val="24"/>
        </w:rPr>
        <w:t>нулями (4 ч).</w:t>
      </w:r>
    </w:p>
    <w:p w:rsidR="00747E27" w:rsidRPr="003B073D" w:rsidRDefault="00747E27" w:rsidP="006759F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73D">
        <w:rPr>
          <w:rFonts w:ascii="Times New Roman" w:hAnsi="Times New Roman" w:cs="Times New Roman"/>
          <w:sz w:val="24"/>
          <w:szCs w:val="24"/>
        </w:rPr>
        <w:t xml:space="preserve">Алгоритм письменного деления многозначного числа на </w:t>
      </w:r>
      <w:proofErr w:type="gramStart"/>
      <w:r w:rsidRPr="003B073D">
        <w:rPr>
          <w:rFonts w:ascii="Times New Roman" w:hAnsi="Times New Roman" w:cs="Times New Roman"/>
          <w:sz w:val="24"/>
          <w:szCs w:val="24"/>
        </w:rPr>
        <w:t>однозначное</w:t>
      </w:r>
      <w:proofErr w:type="gramEnd"/>
      <w:r w:rsidRPr="003B073D">
        <w:rPr>
          <w:rFonts w:ascii="Times New Roman" w:hAnsi="Times New Roman" w:cs="Times New Roman"/>
          <w:sz w:val="24"/>
          <w:szCs w:val="24"/>
        </w:rPr>
        <w:t xml:space="preserve"> (4 ч).</w:t>
      </w:r>
    </w:p>
    <w:p w:rsidR="00747E27" w:rsidRPr="003B073D" w:rsidRDefault="00747E27" w:rsidP="006759F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73D">
        <w:rPr>
          <w:rFonts w:ascii="Times New Roman" w:hAnsi="Times New Roman" w:cs="Times New Roman"/>
          <w:sz w:val="24"/>
          <w:szCs w:val="24"/>
        </w:rPr>
        <w:t>Решение уравнений (1 ч). Решение текстовых задач (2 ч).</w:t>
      </w:r>
    </w:p>
    <w:p w:rsidR="00747E27" w:rsidRPr="003B073D" w:rsidRDefault="00747E27" w:rsidP="006759F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73D">
        <w:rPr>
          <w:rFonts w:ascii="Times New Roman" w:hAnsi="Times New Roman" w:cs="Times New Roman"/>
          <w:sz w:val="24"/>
          <w:szCs w:val="24"/>
        </w:rPr>
        <w:t>Закрепление (4 ч).</w:t>
      </w:r>
    </w:p>
    <w:p w:rsidR="00747E27" w:rsidRPr="003B073D" w:rsidRDefault="00747E27" w:rsidP="006759F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73D">
        <w:rPr>
          <w:rFonts w:ascii="Times New Roman" w:hAnsi="Times New Roman" w:cs="Times New Roman"/>
          <w:sz w:val="24"/>
          <w:szCs w:val="24"/>
        </w:rPr>
        <w:t xml:space="preserve">Повторение </w:t>
      </w:r>
      <w:proofErr w:type="gramStart"/>
      <w:r w:rsidRPr="003B073D">
        <w:rPr>
          <w:rFonts w:ascii="Times New Roman" w:hAnsi="Times New Roman" w:cs="Times New Roman"/>
          <w:sz w:val="24"/>
          <w:szCs w:val="24"/>
        </w:rPr>
        <w:t>пройденного</w:t>
      </w:r>
      <w:proofErr w:type="gramEnd"/>
      <w:r w:rsidRPr="003B073D">
        <w:rPr>
          <w:rFonts w:ascii="Times New Roman" w:hAnsi="Times New Roman" w:cs="Times New Roman"/>
          <w:sz w:val="24"/>
          <w:szCs w:val="24"/>
        </w:rPr>
        <w:t xml:space="preserve"> «Что узнали. Чему научились» (1 ч).</w:t>
      </w:r>
    </w:p>
    <w:p w:rsidR="00747E27" w:rsidRPr="003B073D" w:rsidRDefault="00747E27" w:rsidP="006759F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73D">
        <w:rPr>
          <w:rFonts w:ascii="Times New Roman" w:hAnsi="Times New Roman" w:cs="Times New Roman"/>
          <w:sz w:val="24"/>
          <w:szCs w:val="24"/>
        </w:rPr>
        <w:lastRenderedPageBreak/>
        <w:t>Проверочная работа «Проверим себя и оценим свои достижения» (тестовая форма). Анализ результатов.</w:t>
      </w:r>
    </w:p>
    <w:p w:rsidR="00747E27" w:rsidRPr="003B073D" w:rsidRDefault="00747E27" w:rsidP="006759F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73D">
        <w:rPr>
          <w:rFonts w:ascii="Times New Roman" w:hAnsi="Times New Roman" w:cs="Times New Roman"/>
          <w:sz w:val="24"/>
          <w:szCs w:val="24"/>
        </w:rPr>
        <w:t>Контроль и учёт знаний (1 ч)</w:t>
      </w:r>
    </w:p>
    <w:p w:rsidR="00747E27" w:rsidRPr="003B073D" w:rsidRDefault="00747E27" w:rsidP="006759F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73D">
        <w:rPr>
          <w:rFonts w:ascii="Times New Roman" w:hAnsi="Times New Roman" w:cs="Times New Roman"/>
          <w:sz w:val="24"/>
          <w:szCs w:val="24"/>
        </w:rPr>
        <w:t xml:space="preserve"> 3 четверть (40 часов) ЧИСЛА, КОТОРЫЕ БОЛЬШЕ 1000</w:t>
      </w:r>
    </w:p>
    <w:p w:rsidR="00747E27" w:rsidRPr="003B073D" w:rsidRDefault="00747E27" w:rsidP="006759F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73D">
        <w:rPr>
          <w:rFonts w:ascii="Times New Roman" w:hAnsi="Times New Roman" w:cs="Times New Roman"/>
          <w:sz w:val="24"/>
          <w:szCs w:val="24"/>
        </w:rPr>
        <w:t xml:space="preserve"> Умножение и деление (продолжение) (40 ч)</w:t>
      </w:r>
    </w:p>
    <w:p w:rsidR="00747E27" w:rsidRPr="003B073D" w:rsidRDefault="00CE46F9" w:rsidP="006759F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73D">
        <w:rPr>
          <w:rFonts w:ascii="Times New Roman" w:hAnsi="Times New Roman" w:cs="Times New Roman"/>
          <w:sz w:val="24"/>
          <w:szCs w:val="24"/>
        </w:rPr>
        <w:t xml:space="preserve">Зависимости между величинами: </w:t>
      </w:r>
      <w:r w:rsidR="00747E27" w:rsidRPr="003B073D">
        <w:rPr>
          <w:rFonts w:ascii="Times New Roman" w:hAnsi="Times New Roman" w:cs="Times New Roman"/>
          <w:sz w:val="24"/>
          <w:szCs w:val="24"/>
        </w:rPr>
        <w:t>скорость, время, расстояние (4 ч)</w:t>
      </w:r>
    </w:p>
    <w:p w:rsidR="00747E27" w:rsidRPr="003B073D" w:rsidRDefault="00747E27" w:rsidP="006759F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73D">
        <w:rPr>
          <w:rFonts w:ascii="Times New Roman" w:hAnsi="Times New Roman" w:cs="Times New Roman"/>
          <w:sz w:val="24"/>
          <w:szCs w:val="24"/>
        </w:rPr>
        <w:t>Скорость. Время. Расстояние. Единицы скорости. Взаимосвязь между скоростью, временем и расстоя</w:t>
      </w:r>
      <w:r w:rsidR="00CE46F9" w:rsidRPr="003B073D">
        <w:rPr>
          <w:rFonts w:ascii="Times New Roman" w:hAnsi="Times New Roman" w:cs="Times New Roman"/>
          <w:sz w:val="24"/>
          <w:szCs w:val="24"/>
        </w:rPr>
        <w:t>нием. Решение задач с величина</w:t>
      </w:r>
      <w:r w:rsidRPr="003B073D">
        <w:rPr>
          <w:rFonts w:ascii="Times New Roman" w:hAnsi="Times New Roman" w:cs="Times New Roman"/>
          <w:sz w:val="24"/>
          <w:szCs w:val="24"/>
        </w:rPr>
        <w:t>ми: скорость, время, расстояние (4 ч).</w:t>
      </w:r>
    </w:p>
    <w:p w:rsidR="00747E27" w:rsidRPr="003B073D" w:rsidRDefault="00747E27" w:rsidP="006759F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73D">
        <w:rPr>
          <w:rFonts w:ascii="Times New Roman" w:hAnsi="Times New Roman" w:cs="Times New Roman"/>
          <w:sz w:val="24"/>
          <w:szCs w:val="24"/>
        </w:rPr>
        <w:t xml:space="preserve">«Странички для </w:t>
      </w:r>
      <w:proofErr w:type="gramStart"/>
      <w:r w:rsidRPr="003B073D">
        <w:rPr>
          <w:rFonts w:ascii="Times New Roman" w:hAnsi="Times New Roman" w:cs="Times New Roman"/>
          <w:sz w:val="24"/>
          <w:szCs w:val="24"/>
        </w:rPr>
        <w:t>любознательных</w:t>
      </w:r>
      <w:proofErr w:type="gramEnd"/>
      <w:r w:rsidRPr="003B073D">
        <w:rPr>
          <w:rFonts w:ascii="Times New Roman" w:hAnsi="Times New Roman" w:cs="Times New Roman"/>
          <w:sz w:val="24"/>
          <w:szCs w:val="24"/>
        </w:rPr>
        <w:t>» — задания творческого и поискового характера: логические задачи; задачи-расчёты; математические игры.</w:t>
      </w:r>
    </w:p>
    <w:p w:rsidR="00747E27" w:rsidRPr="003B073D" w:rsidRDefault="00747E27" w:rsidP="006759F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73D">
        <w:rPr>
          <w:rFonts w:ascii="Times New Roman" w:hAnsi="Times New Roman" w:cs="Times New Roman"/>
          <w:sz w:val="24"/>
          <w:szCs w:val="24"/>
        </w:rPr>
        <w:t>Умножение и деление (10 ч)</w:t>
      </w:r>
    </w:p>
    <w:p w:rsidR="00747E27" w:rsidRPr="003B073D" w:rsidRDefault="00747E27" w:rsidP="006759F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73D">
        <w:rPr>
          <w:rFonts w:ascii="Times New Roman" w:hAnsi="Times New Roman" w:cs="Times New Roman"/>
          <w:sz w:val="24"/>
          <w:szCs w:val="24"/>
        </w:rPr>
        <w:t xml:space="preserve">Умножение числа на произведение. Устные приёмы умножения вида 18 </w:t>
      </w:r>
      <w:r w:rsidRPr="003B073D">
        <w:rPr>
          <w:rFonts w:ascii="Cambria Math" w:hAnsi="Cambria Math" w:cs="Cambria Math"/>
          <w:sz w:val="24"/>
          <w:szCs w:val="24"/>
        </w:rPr>
        <w:t>⋅</w:t>
      </w:r>
      <w:r w:rsidRPr="003B073D">
        <w:rPr>
          <w:rFonts w:ascii="Times New Roman" w:hAnsi="Times New Roman" w:cs="Times New Roman"/>
          <w:sz w:val="24"/>
          <w:szCs w:val="24"/>
        </w:rPr>
        <w:t xml:space="preserve"> 20, 25 </w:t>
      </w:r>
      <w:r w:rsidRPr="003B073D">
        <w:rPr>
          <w:rFonts w:ascii="Cambria Math" w:hAnsi="Cambria Math" w:cs="Cambria Math"/>
          <w:sz w:val="24"/>
          <w:szCs w:val="24"/>
        </w:rPr>
        <w:t>⋅</w:t>
      </w:r>
      <w:r w:rsidRPr="003B073D">
        <w:rPr>
          <w:rFonts w:ascii="Times New Roman" w:hAnsi="Times New Roman" w:cs="Times New Roman"/>
          <w:sz w:val="24"/>
          <w:szCs w:val="24"/>
        </w:rPr>
        <w:t xml:space="preserve"> 12. Письменные приёмы умножения на числа</w:t>
      </w:r>
      <w:r w:rsidR="000F5652" w:rsidRPr="003B073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B073D">
        <w:rPr>
          <w:rFonts w:ascii="Times New Roman" w:hAnsi="Times New Roman" w:cs="Times New Roman"/>
          <w:sz w:val="24"/>
          <w:szCs w:val="24"/>
        </w:rPr>
        <w:t>оканчивающиесянулями</w:t>
      </w:r>
      <w:proofErr w:type="spellEnd"/>
      <w:r w:rsidRPr="003B073D">
        <w:rPr>
          <w:rFonts w:ascii="Times New Roman" w:hAnsi="Times New Roman" w:cs="Times New Roman"/>
          <w:sz w:val="24"/>
          <w:szCs w:val="24"/>
        </w:rPr>
        <w:t xml:space="preserve"> (6 ч).</w:t>
      </w:r>
    </w:p>
    <w:p w:rsidR="00747E27" w:rsidRPr="003B073D" w:rsidRDefault="00747E27" w:rsidP="006759F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73D">
        <w:rPr>
          <w:rFonts w:ascii="Times New Roman" w:hAnsi="Times New Roman" w:cs="Times New Roman"/>
          <w:sz w:val="24"/>
          <w:szCs w:val="24"/>
        </w:rPr>
        <w:t>Задачи на одновременное встречное движение (1 ч).</w:t>
      </w:r>
    </w:p>
    <w:p w:rsidR="00747E27" w:rsidRPr="003B073D" w:rsidRDefault="00747E27" w:rsidP="006759F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73D">
        <w:rPr>
          <w:rFonts w:ascii="Times New Roman" w:hAnsi="Times New Roman" w:cs="Times New Roman"/>
          <w:sz w:val="24"/>
          <w:szCs w:val="24"/>
        </w:rPr>
        <w:t xml:space="preserve">Решать задачи на </w:t>
      </w:r>
      <w:proofErr w:type="spellStart"/>
      <w:r w:rsidRPr="003B073D">
        <w:rPr>
          <w:rFonts w:ascii="Times New Roman" w:hAnsi="Times New Roman" w:cs="Times New Roman"/>
          <w:sz w:val="24"/>
          <w:szCs w:val="24"/>
        </w:rPr>
        <w:t>движение</w:t>
      </w:r>
      <w:proofErr w:type="gramStart"/>
      <w:r w:rsidRPr="003B073D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Pr="003B073D">
        <w:rPr>
          <w:rFonts w:ascii="Times New Roman" w:hAnsi="Times New Roman" w:cs="Times New Roman"/>
          <w:sz w:val="24"/>
          <w:szCs w:val="24"/>
        </w:rPr>
        <w:t>овторение</w:t>
      </w:r>
      <w:proofErr w:type="spellEnd"/>
      <w:r w:rsidRPr="003B073D">
        <w:rPr>
          <w:rFonts w:ascii="Times New Roman" w:hAnsi="Times New Roman" w:cs="Times New Roman"/>
          <w:sz w:val="24"/>
          <w:szCs w:val="24"/>
        </w:rPr>
        <w:t xml:space="preserve"> пройденного «Что узнали. Чему научились» (3 ч).</w:t>
      </w:r>
    </w:p>
    <w:p w:rsidR="00747E27" w:rsidRPr="003B073D" w:rsidRDefault="00747E27" w:rsidP="006759F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73D">
        <w:rPr>
          <w:rFonts w:ascii="Times New Roman" w:hAnsi="Times New Roman" w:cs="Times New Roman"/>
          <w:sz w:val="24"/>
          <w:szCs w:val="24"/>
        </w:rPr>
        <w:t>Взаимная проверка знаний: «Помогаем друг другу сделать шаг к успеху». Работа в паре по тест</w:t>
      </w:r>
      <w:proofErr w:type="gramStart"/>
      <w:r w:rsidRPr="003B073D">
        <w:rPr>
          <w:rFonts w:ascii="Times New Roman" w:hAnsi="Times New Roman" w:cs="Times New Roman"/>
          <w:sz w:val="24"/>
          <w:szCs w:val="24"/>
        </w:rPr>
        <w:t>«В</w:t>
      </w:r>
      <w:proofErr w:type="gramEnd"/>
      <w:r w:rsidRPr="003B073D">
        <w:rPr>
          <w:rFonts w:ascii="Times New Roman" w:hAnsi="Times New Roman" w:cs="Times New Roman"/>
          <w:sz w:val="24"/>
          <w:szCs w:val="24"/>
        </w:rPr>
        <w:t>ерно? Неверно?».</w:t>
      </w:r>
    </w:p>
    <w:p w:rsidR="00747E27" w:rsidRPr="003B073D" w:rsidRDefault="00747E27" w:rsidP="006759F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73D">
        <w:rPr>
          <w:rFonts w:ascii="Times New Roman" w:hAnsi="Times New Roman" w:cs="Times New Roman"/>
          <w:sz w:val="24"/>
          <w:szCs w:val="24"/>
        </w:rPr>
        <w:t>Деление (13 ч)</w:t>
      </w:r>
    </w:p>
    <w:p w:rsidR="00747E27" w:rsidRPr="003B073D" w:rsidRDefault="00747E27" w:rsidP="006759F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73D">
        <w:rPr>
          <w:rFonts w:ascii="Times New Roman" w:hAnsi="Times New Roman" w:cs="Times New Roman"/>
          <w:sz w:val="24"/>
          <w:szCs w:val="24"/>
        </w:rPr>
        <w:t>Деление числа на произведение</w:t>
      </w:r>
    </w:p>
    <w:p w:rsidR="00747E27" w:rsidRPr="003B073D" w:rsidRDefault="00747E27" w:rsidP="006759F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73D">
        <w:rPr>
          <w:rFonts w:ascii="Times New Roman" w:hAnsi="Times New Roman" w:cs="Times New Roman"/>
          <w:sz w:val="24"/>
          <w:szCs w:val="24"/>
        </w:rPr>
        <w:t>Устные приёмы деления для случаев вида 600</w:t>
      </w:r>
      <w:proofErr w:type="gramStart"/>
      <w:r w:rsidRPr="003B073D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3B073D">
        <w:rPr>
          <w:rFonts w:ascii="Times New Roman" w:hAnsi="Times New Roman" w:cs="Times New Roman"/>
          <w:sz w:val="24"/>
          <w:szCs w:val="24"/>
        </w:rPr>
        <w:t xml:space="preserve"> 20, 5600 : 800. Деление с остатком на 10, 100, 1000. Пись</w:t>
      </w:r>
      <w:r w:rsidR="00CE46F9" w:rsidRPr="003B073D">
        <w:rPr>
          <w:rFonts w:ascii="Times New Roman" w:hAnsi="Times New Roman" w:cs="Times New Roman"/>
          <w:sz w:val="24"/>
          <w:szCs w:val="24"/>
        </w:rPr>
        <w:t>менное деление на числа, оканчи</w:t>
      </w:r>
      <w:r w:rsidRPr="003B073D">
        <w:rPr>
          <w:rFonts w:ascii="Times New Roman" w:hAnsi="Times New Roman" w:cs="Times New Roman"/>
          <w:sz w:val="24"/>
          <w:szCs w:val="24"/>
        </w:rPr>
        <w:t>вающиеся нулями (7 ч).</w:t>
      </w:r>
    </w:p>
    <w:p w:rsidR="00747E27" w:rsidRPr="003B073D" w:rsidRDefault="00747E27" w:rsidP="006759F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73D">
        <w:rPr>
          <w:rFonts w:ascii="Times New Roman" w:hAnsi="Times New Roman" w:cs="Times New Roman"/>
          <w:sz w:val="24"/>
          <w:szCs w:val="24"/>
        </w:rPr>
        <w:t>Решение задач разных видов (2 ч).</w:t>
      </w:r>
    </w:p>
    <w:p w:rsidR="00747E27" w:rsidRPr="003B073D" w:rsidRDefault="00747E27" w:rsidP="006759F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73D">
        <w:rPr>
          <w:rFonts w:ascii="Times New Roman" w:hAnsi="Times New Roman" w:cs="Times New Roman"/>
          <w:sz w:val="24"/>
          <w:szCs w:val="24"/>
        </w:rPr>
        <w:t>Решение задач на одновременное движение в противоположных направлениях (2 ч).</w:t>
      </w:r>
      <w:proofErr w:type="gramStart"/>
      <w:r w:rsidRPr="003B073D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747E27" w:rsidRPr="003B073D" w:rsidRDefault="00747E27" w:rsidP="006759F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73D">
        <w:rPr>
          <w:rFonts w:ascii="Times New Roman" w:hAnsi="Times New Roman" w:cs="Times New Roman"/>
          <w:sz w:val="24"/>
          <w:szCs w:val="24"/>
        </w:rPr>
        <w:lastRenderedPageBreak/>
        <w:t>Наши проекты: «Математика вокруг нас». Составление сборника математических задач и заданий.</w:t>
      </w:r>
    </w:p>
    <w:p w:rsidR="00747E27" w:rsidRPr="003B073D" w:rsidRDefault="00747E27" w:rsidP="006759F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73D">
        <w:rPr>
          <w:rFonts w:ascii="Times New Roman" w:hAnsi="Times New Roman" w:cs="Times New Roman"/>
          <w:sz w:val="24"/>
          <w:szCs w:val="24"/>
        </w:rPr>
        <w:t xml:space="preserve">Повторение </w:t>
      </w:r>
      <w:proofErr w:type="gramStart"/>
      <w:r w:rsidRPr="003B073D">
        <w:rPr>
          <w:rFonts w:ascii="Times New Roman" w:hAnsi="Times New Roman" w:cs="Times New Roman"/>
          <w:sz w:val="24"/>
          <w:szCs w:val="24"/>
        </w:rPr>
        <w:t>пройденного</w:t>
      </w:r>
      <w:proofErr w:type="gramEnd"/>
      <w:r w:rsidRPr="003B073D">
        <w:rPr>
          <w:rFonts w:ascii="Times New Roman" w:hAnsi="Times New Roman" w:cs="Times New Roman"/>
          <w:sz w:val="24"/>
          <w:szCs w:val="24"/>
        </w:rPr>
        <w:t xml:space="preserve"> «Что узнали. Чему научились» (2 ч).</w:t>
      </w:r>
    </w:p>
    <w:p w:rsidR="00747E27" w:rsidRPr="003B073D" w:rsidRDefault="00747E27" w:rsidP="006759F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73D">
        <w:rPr>
          <w:rFonts w:ascii="Times New Roman" w:hAnsi="Times New Roman" w:cs="Times New Roman"/>
          <w:sz w:val="24"/>
          <w:szCs w:val="24"/>
        </w:rPr>
        <w:t>Проверочная работа «Проверим себя и оценим свои достижения» (тестовая форма). Анализ результатов.</w:t>
      </w:r>
    </w:p>
    <w:p w:rsidR="00747E27" w:rsidRPr="003B073D" w:rsidRDefault="00747E27" w:rsidP="006759F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73D">
        <w:rPr>
          <w:rFonts w:ascii="Times New Roman" w:hAnsi="Times New Roman" w:cs="Times New Roman"/>
          <w:sz w:val="24"/>
          <w:szCs w:val="24"/>
        </w:rPr>
        <w:t xml:space="preserve"> Письменное умножение многозначного числа на двузначное и трёхзначное число (13 ч)</w:t>
      </w:r>
    </w:p>
    <w:p w:rsidR="00747E27" w:rsidRPr="003B073D" w:rsidRDefault="00747E27" w:rsidP="006759F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73D">
        <w:rPr>
          <w:rFonts w:ascii="Times New Roman" w:hAnsi="Times New Roman" w:cs="Times New Roman"/>
          <w:sz w:val="24"/>
          <w:szCs w:val="24"/>
        </w:rPr>
        <w:t>Умножение числа на сумму. Алгоритм письменного умножения многозначного числа на двузначное и трёхзначное число (8 ч)</w:t>
      </w:r>
    </w:p>
    <w:p w:rsidR="00747E27" w:rsidRPr="003B073D" w:rsidRDefault="00747E27" w:rsidP="006759F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73D">
        <w:rPr>
          <w:rFonts w:ascii="Times New Roman" w:hAnsi="Times New Roman" w:cs="Times New Roman"/>
          <w:sz w:val="24"/>
          <w:szCs w:val="24"/>
        </w:rPr>
        <w:t>Решение задач на нахождение неизвестного по двум разностям (1 ч)</w:t>
      </w:r>
      <w:proofErr w:type="gramStart"/>
      <w:r w:rsidRPr="003B073D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Pr="003B073D">
        <w:rPr>
          <w:rFonts w:ascii="Times New Roman" w:hAnsi="Times New Roman" w:cs="Times New Roman"/>
          <w:sz w:val="24"/>
          <w:szCs w:val="24"/>
        </w:rPr>
        <w:t>овторение пройденного «Что узнали. Чему научились» (2 ч).</w:t>
      </w:r>
    </w:p>
    <w:p w:rsidR="00747E27" w:rsidRPr="003B073D" w:rsidRDefault="00747E27" w:rsidP="006759F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73D">
        <w:rPr>
          <w:rFonts w:ascii="Times New Roman" w:hAnsi="Times New Roman" w:cs="Times New Roman"/>
          <w:sz w:val="24"/>
          <w:szCs w:val="24"/>
        </w:rPr>
        <w:t>Контроль и учёт знаний (2 ч)</w:t>
      </w:r>
    </w:p>
    <w:p w:rsidR="00747E27" w:rsidRPr="003B073D" w:rsidRDefault="00747E27" w:rsidP="006759F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47E27" w:rsidRPr="003B073D" w:rsidRDefault="00747E27" w:rsidP="006759F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73D">
        <w:rPr>
          <w:rFonts w:ascii="Times New Roman" w:hAnsi="Times New Roman" w:cs="Times New Roman"/>
          <w:sz w:val="24"/>
          <w:szCs w:val="24"/>
        </w:rPr>
        <w:t xml:space="preserve"> 4 четверть(32ч)</w:t>
      </w:r>
    </w:p>
    <w:p w:rsidR="00747E27" w:rsidRPr="003B073D" w:rsidRDefault="00747E27" w:rsidP="006759F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73D">
        <w:rPr>
          <w:rFonts w:ascii="Times New Roman" w:hAnsi="Times New Roman" w:cs="Times New Roman"/>
          <w:sz w:val="24"/>
          <w:szCs w:val="24"/>
        </w:rPr>
        <w:t xml:space="preserve"> ЧИСЛА, КОТОРЫЕ БОЛЬШЕ 1000</w:t>
      </w:r>
    </w:p>
    <w:p w:rsidR="00747E27" w:rsidRPr="003B073D" w:rsidRDefault="00747E27" w:rsidP="006759F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73D">
        <w:rPr>
          <w:rFonts w:ascii="Times New Roman" w:hAnsi="Times New Roman" w:cs="Times New Roman"/>
          <w:sz w:val="24"/>
          <w:szCs w:val="24"/>
        </w:rPr>
        <w:t xml:space="preserve"> Умножение и деление (продолжение) (22 ч)</w:t>
      </w:r>
    </w:p>
    <w:p w:rsidR="00747E27" w:rsidRPr="003B073D" w:rsidRDefault="00747E27" w:rsidP="006759F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73D">
        <w:rPr>
          <w:rFonts w:ascii="Times New Roman" w:hAnsi="Times New Roman" w:cs="Times New Roman"/>
          <w:sz w:val="24"/>
          <w:szCs w:val="24"/>
        </w:rPr>
        <w:t>Письменное деление многозначного числа на двузначное и трёхзначное число (20 ч)</w:t>
      </w:r>
    </w:p>
    <w:p w:rsidR="00747E27" w:rsidRPr="003B073D" w:rsidRDefault="00747E27" w:rsidP="006759F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73D">
        <w:rPr>
          <w:rFonts w:ascii="Times New Roman" w:hAnsi="Times New Roman" w:cs="Times New Roman"/>
          <w:sz w:val="24"/>
          <w:szCs w:val="24"/>
        </w:rPr>
        <w:t>Алгоритм письменного деления многозначного числа на двузначное число. Деление на трёхзначные числа (13 ч).</w:t>
      </w:r>
    </w:p>
    <w:p w:rsidR="00747E27" w:rsidRPr="003B073D" w:rsidRDefault="00747E27" w:rsidP="006759F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73D">
        <w:rPr>
          <w:rFonts w:ascii="Times New Roman" w:hAnsi="Times New Roman" w:cs="Times New Roman"/>
          <w:sz w:val="24"/>
          <w:szCs w:val="24"/>
        </w:rPr>
        <w:t xml:space="preserve">Повторение </w:t>
      </w:r>
      <w:proofErr w:type="gramStart"/>
      <w:r w:rsidRPr="003B073D">
        <w:rPr>
          <w:rFonts w:ascii="Times New Roman" w:hAnsi="Times New Roman" w:cs="Times New Roman"/>
          <w:sz w:val="24"/>
          <w:szCs w:val="24"/>
        </w:rPr>
        <w:t>пройденного</w:t>
      </w:r>
      <w:proofErr w:type="gramEnd"/>
      <w:r w:rsidRPr="003B073D">
        <w:rPr>
          <w:rFonts w:ascii="Times New Roman" w:hAnsi="Times New Roman" w:cs="Times New Roman"/>
          <w:sz w:val="24"/>
          <w:szCs w:val="24"/>
        </w:rPr>
        <w:t xml:space="preserve"> «Что узнали. Чему научились» (2 ч).</w:t>
      </w:r>
    </w:p>
    <w:p w:rsidR="00747E27" w:rsidRPr="003B073D" w:rsidRDefault="00747E27" w:rsidP="006759F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73D">
        <w:rPr>
          <w:rFonts w:ascii="Times New Roman" w:hAnsi="Times New Roman" w:cs="Times New Roman"/>
          <w:sz w:val="24"/>
          <w:szCs w:val="24"/>
        </w:rPr>
        <w:t>Проверка умножения делением и деления умножением (3 ч).</w:t>
      </w:r>
    </w:p>
    <w:p w:rsidR="00747E27" w:rsidRPr="003B073D" w:rsidRDefault="00747E27" w:rsidP="006759F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73D">
        <w:rPr>
          <w:rFonts w:ascii="Times New Roman" w:hAnsi="Times New Roman" w:cs="Times New Roman"/>
          <w:sz w:val="24"/>
          <w:szCs w:val="24"/>
        </w:rPr>
        <w:t xml:space="preserve">Повторение </w:t>
      </w:r>
      <w:proofErr w:type="gramStart"/>
      <w:r w:rsidRPr="003B073D">
        <w:rPr>
          <w:rFonts w:ascii="Times New Roman" w:hAnsi="Times New Roman" w:cs="Times New Roman"/>
          <w:sz w:val="24"/>
          <w:szCs w:val="24"/>
        </w:rPr>
        <w:t>пройденного</w:t>
      </w:r>
      <w:proofErr w:type="gramEnd"/>
      <w:r w:rsidRPr="003B073D">
        <w:rPr>
          <w:rFonts w:ascii="Times New Roman" w:hAnsi="Times New Roman" w:cs="Times New Roman"/>
          <w:sz w:val="24"/>
          <w:szCs w:val="24"/>
        </w:rPr>
        <w:t xml:space="preserve"> «Что узнали. Чему научились» (2 ч)</w:t>
      </w:r>
    </w:p>
    <w:p w:rsidR="00747E27" w:rsidRPr="003B073D" w:rsidRDefault="00747E27" w:rsidP="006759F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73D">
        <w:rPr>
          <w:rFonts w:ascii="Times New Roman" w:hAnsi="Times New Roman" w:cs="Times New Roman"/>
          <w:sz w:val="24"/>
          <w:szCs w:val="24"/>
        </w:rPr>
        <w:t>Материал для расширения и углубления знаний (2 ч)</w:t>
      </w:r>
    </w:p>
    <w:p w:rsidR="00747E27" w:rsidRPr="003B073D" w:rsidRDefault="00747E27" w:rsidP="006759F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73D">
        <w:rPr>
          <w:rFonts w:ascii="Times New Roman" w:hAnsi="Times New Roman" w:cs="Times New Roman"/>
          <w:sz w:val="24"/>
          <w:szCs w:val="24"/>
        </w:rPr>
        <w:t>Куб. Пирамида. Шар. Цилиндр. Конус. Параллелепипед. Распознавание и названия геометрических тел: куб, шар, пирам</w:t>
      </w:r>
      <w:r w:rsidR="000F5652" w:rsidRPr="003B073D">
        <w:rPr>
          <w:rFonts w:ascii="Times New Roman" w:hAnsi="Times New Roman" w:cs="Times New Roman"/>
          <w:sz w:val="24"/>
          <w:szCs w:val="24"/>
        </w:rPr>
        <w:t xml:space="preserve">ида, </w:t>
      </w:r>
      <w:proofErr w:type="spellStart"/>
      <w:r w:rsidR="000F5652" w:rsidRPr="003B073D">
        <w:rPr>
          <w:rFonts w:ascii="Times New Roman" w:hAnsi="Times New Roman" w:cs="Times New Roman"/>
          <w:sz w:val="24"/>
          <w:szCs w:val="24"/>
        </w:rPr>
        <w:t>цилиндр</w:t>
      </w:r>
      <w:proofErr w:type="gramStart"/>
      <w:r w:rsidR="00CE46F9" w:rsidRPr="003B073D">
        <w:rPr>
          <w:rFonts w:ascii="Times New Roman" w:hAnsi="Times New Roman" w:cs="Times New Roman"/>
          <w:sz w:val="24"/>
          <w:szCs w:val="24"/>
        </w:rPr>
        <w:t>,к</w:t>
      </w:r>
      <w:proofErr w:type="gramEnd"/>
      <w:r w:rsidR="00CE46F9" w:rsidRPr="003B073D">
        <w:rPr>
          <w:rFonts w:ascii="Times New Roman" w:hAnsi="Times New Roman" w:cs="Times New Roman"/>
          <w:sz w:val="24"/>
          <w:szCs w:val="24"/>
        </w:rPr>
        <w:t>онус</w:t>
      </w:r>
      <w:proofErr w:type="spellEnd"/>
      <w:r w:rsidR="00CE46F9" w:rsidRPr="003B073D">
        <w:rPr>
          <w:rFonts w:ascii="Times New Roman" w:hAnsi="Times New Roman" w:cs="Times New Roman"/>
          <w:sz w:val="24"/>
          <w:szCs w:val="24"/>
        </w:rPr>
        <w:t xml:space="preserve">, </w:t>
      </w:r>
      <w:r w:rsidRPr="003B073D">
        <w:rPr>
          <w:rFonts w:ascii="Times New Roman" w:hAnsi="Times New Roman" w:cs="Times New Roman"/>
          <w:sz w:val="24"/>
          <w:szCs w:val="24"/>
        </w:rPr>
        <w:t>параллелепипед. Куб, пирамида, параллелепипед: вершины, грани, рёбра куба (пирамиды). Раз</w:t>
      </w:r>
      <w:r w:rsidR="000F5652" w:rsidRPr="003B073D">
        <w:rPr>
          <w:rFonts w:ascii="Times New Roman" w:hAnsi="Times New Roman" w:cs="Times New Roman"/>
          <w:sz w:val="24"/>
          <w:szCs w:val="24"/>
        </w:rPr>
        <w:t xml:space="preserve">вёртка куба. Развёртка </w:t>
      </w:r>
      <w:proofErr w:type="spellStart"/>
      <w:r w:rsidR="000F5652" w:rsidRPr="003B073D">
        <w:rPr>
          <w:rFonts w:ascii="Times New Roman" w:hAnsi="Times New Roman" w:cs="Times New Roman"/>
          <w:sz w:val="24"/>
          <w:szCs w:val="24"/>
        </w:rPr>
        <w:lastRenderedPageBreak/>
        <w:t>пирамиды</w:t>
      </w:r>
      <w:proofErr w:type="gramStart"/>
      <w:r w:rsidRPr="003B073D">
        <w:rPr>
          <w:rFonts w:ascii="Times New Roman" w:hAnsi="Times New Roman" w:cs="Times New Roman"/>
          <w:sz w:val="24"/>
          <w:szCs w:val="24"/>
        </w:rPr>
        <w:t>.</w:t>
      </w:r>
      <w:r w:rsidR="00CE46F9" w:rsidRPr="003B073D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="00CE46F9" w:rsidRPr="003B073D">
        <w:rPr>
          <w:rFonts w:ascii="Times New Roman" w:hAnsi="Times New Roman" w:cs="Times New Roman"/>
          <w:sz w:val="24"/>
          <w:szCs w:val="24"/>
        </w:rPr>
        <w:t>азвёртка</w:t>
      </w:r>
      <w:proofErr w:type="spellEnd"/>
      <w:r w:rsidR="00CE46F9" w:rsidRPr="003B073D">
        <w:rPr>
          <w:rFonts w:ascii="Times New Roman" w:hAnsi="Times New Roman" w:cs="Times New Roman"/>
          <w:sz w:val="24"/>
          <w:szCs w:val="24"/>
        </w:rPr>
        <w:t xml:space="preserve"> </w:t>
      </w:r>
      <w:r w:rsidRPr="003B073D">
        <w:rPr>
          <w:rFonts w:ascii="Times New Roman" w:hAnsi="Times New Roman" w:cs="Times New Roman"/>
          <w:sz w:val="24"/>
          <w:szCs w:val="24"/>
        </w:rPr>
        <w:t>па</w:t>
      </w:r>
      <w:r w:rsidR="00CE46F9" w:rsidRPr="003B073D">
        <w:rPr>
          <w:rFonts w:ascii="Times New Roman" w:hAnsi="Times New Roman" w:cs="Times New Roman"/>
          <w:sz w:val="24"/>
          <w:szCs w:val="24"/>
        </w:rPr>
        <w:t>раллелепипеда. Развёртка конуса</w:t>
      </w:r>
      <w:r w:rsidRPr="003B073D">
        <w:rPr>
          <w:rFonts w:ascii="Times New Roman" w:hAnsi="Times New Roman" w:cs="Times New Roman"/>
          <w:sz w:val="24"/>
          <w:szCs w:val="24"/>
        </w:rPr>
        <w:t>.</w:t>
      </w:r>
      <w:r w:rsidR="00CE46F9" w:rsidRPr="003B073D">
        <w:rPr>
          <w:rFonts w:ascii="Times New Roman" w:hAnsi="Times New Roman" w:cs="Times New Roman"/>
          <w:sz w:val="24"/>
          <w:szCs w:val="24"/>
        </w:rPr>
        <w:t xml:space="preserve"> Развёртка </w:t>
      </w:r>
      <w:proofErr w:type="spellStart"/>
      <w:r w:rsidR="00CE46F9" w:rsidRPr="003B073D">
        <w:rPr>
          <w:rFonts w:ascii="Times New Roman" w:hAnsi="Times New Roman" w:cs="Times New Roman"/>
          <w:sz w:val="24"/>
          <w:szCs w:val="24"/>
        </w:rPr>
        <w:t>цилиндра</w:t>
      </w:r>
      <w:proofErr w:type="gramStart"/>
      <w:r w:rsidRPr="003B073D">
        <w:rPr>
          <w:rFonts w:ascii="Times New Roman" w:hAnsi="Times New Roman" w:cs="Times New Roman"/>
          <w:sz w:val="24"/>
          <w:szCs w:val="24"/>
        </w:rPr>
        <w:t>.И</w:t>
      </w:r>
      <w:proofErr w:type="gramEnd"/>
      <w:r w:rsidRPr="003B073D">
        <w:rPr>
          <w:rFonts w:ascii="Times New Roman" w:hAnsi="Times New Roman" w:cs="Times New Roman"/>
          <w:sz w:val="24"/>
          <w:szCs w:val="24"/>
        </w:rPr>
        <w:t>зготовление</w:t>
      </w:r>
      <w:proofErr w:type="spellEnd"/>
      <w:r w:rsidRPr="003B073D">
        <w:rPr>
          <w:rFonts w:ascii="Times New Roman" w:hAnsi="Times New Roman" w:cs="Times New Roman"/>
          <w:sz w:val="24"/>
          <w:szCs w:val="24"/>
        </w:rPr>
        <w:t xml:space="preserve"> моделей куба, пирамиды, параллелепипеда, цилиндра, конуса.</w:t>
      </w:r>
    </w:p>
    <w:p w:rsidR="00747E27" w:rsidRPr="003B073D" w:rsidRDefault="00747E27" w:rsidP="006759F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73D">
        <w:rPr>
          <w:rFonts w:ascii="Times New Roman" w:hAnsi="Times New Roman" w:cs="Times New Roman"/>
          <w:sz w:val="24"/>
          <w:szCs w:val="24"/>
        </w:rPr>
        <w:t>Итоговое повторение (8 ч).</w:t>
      </w:r>
    </w:p>
    <w:p w:rsidR="00963D52" w:rsidRDefault="00747E27" w:rsidP="006759F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73D">
        <w:rPr>
          <w:rFonts w:ascii="Times New Roman" w:hAnsi="Times New Roman" w:cs="Times New Roman"/>
          <w:sz w:val="24"/>
          <w:szCs w:val="24"/>
        </w:rPr>
        <w:t>Контроль и учёт знаний (2 ч)</w:t>
      </w:r>
      <w:r w:rsidRPr="003B073D">
        <w:rPr>
          <w:rFonts w:ascii="Times New Roman" w:hAnsi="Times New Roman" w:cs="Times New Roman"/>
          <w:sz w:val="24"/>
          <w:szCs w:val="24"/>
        </w:rPr>
        <w:cr/>
      </w:r>
    </w:p>
    <w:p w:rsidR="003B073D" w:rsidRDefault="003B073D" w:rsidP="006759F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073D" w:rsidRDefault="003B073D" w:rsidP="006759F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073D" w:rsidRDefault="003B073D" w:rsidP="006759F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073D" w:rsidRDefault="003B073D" w:rsidP="006759F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073D" w:rsidRDefault="003B073D" w:rsidP="006759F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073D" w:rsidRDefault="003B073D" w:rsidP="006759F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073D" w:rsidRDefault="003B073D" w:rsidP="006759F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073D" w:rsidRDefault="003B073D" w:rsidP="006759F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073D" w:rsidRDefault="003B073D" w:rsidP="006759F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073D" w:rsidRDefault="003B073D" w:rsidP="006759F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073D" w:rsidRDefault="003B073D" w:rsidP="006759F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073D" w:rsidRDefault="003B073D" w:rsidP="006759F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073D" w:rsidRDefault="003B073D" w:rsidP="006759F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073D" w:rsidRDefault="003B073D" w:rsidP="006759F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073D" w:rsidRPr="003B073D" w:rsidRDefault="003B073D" w:rsidP="006759F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3513C" w:rsidRPr="003B073D" w:rsidRDefault="0003513C" w:rsidP="0003513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B073D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КАЛЕНДАРНО-ТЕМАТИЧЕСКОЕ ПЛАНИРОВАНИЕ ПО МАТЕМАТИКЕ, 4 КЛАСС </w:t>
      </w:r>
    </w:p>
    <w:p w:rsidR="0003513C" w:rsidRPr="003B073D" w:rsidRDefault="0003513C" w:rsidP="0003513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f3"/>
        <w:tblW w:w="0" w:type="auto"/>
        <w:tblLook w:val="04A0"/>
      </w:tblPr>
      <w:tblGrid>
        <w:gridCol w:w="1271"/>
        <w:gridCol w:w="1276"/>
        <w:gridCol w:w="1559"/>
        <w:gridCol w:w="8789"/>
        <w:gridCol w:w="1053"/>
      </w:tblGrid>
      <w:tr w:rsidR="0003513C" w:rsidRPr="003B073D" w:rsidTr="0003513C">
        <w:tc>
          <w:tcPr>
            <w:tcW w:w="1271" w:type="dxa"/>
            <w:vMerge w:val="restart"/>
          </w:tcPr>
          <w:p w:rsidR="0003513C" w:rsidRPr="003B073D" w:rsidRDefault="0003513C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 xml:space="preserve">№ урока </w:t>
            </w:r>
            <w:proofErr w:type="spellStart"/>
            <w:proofErr w:type="gramStart"/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835" w:type="dxa"/>
            <w:gridSpan w:val="2"/>
          </w:tcPr>
          <w:p w:rsidR="0003513C" w:rsidRPr="003B073D" w:rsidRDefault="0003513C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</w:p>
        </w:tc>
        <w:tc>
          <w:tcPr>
            <w:tcW w:w="8789" w:type="dxa"/>
            <w:vMerge w:val="restart"/>
          </w:tcPr>
          <w:p w:rsidR="0003513C" w:rsidRPr="003B073D" w:rsidRDefault="0003513C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Наименование разделов, тем</w:t>
            </w:r>
          </w:p>
        </w:tc>
        <w:tc>
          <w:tcPr>
            <w:tcW w:w="1053" w:type="dxa"/>
            <w:vMerge w:val="restart"/>
          </w:tcPr>
          <w:p w:rsidR="0003513C" w:rsidRPr="003B073D" w:rsidRDefault="0003513C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</w:tr>
      <w:tr w:rsidR="0003513C" w:rsidRPr="003B073D" w:rsidTr="0003513C">
        <w:tc>
          <w:tcPr>
            <w:tcW w:w="1271" w:type="dxa"/>
            <w:vMerge/>
          </w:tcPr>
          <w:p w:rsidR="0003513C" w:rsidRPr="003B073D" w:rsidRDefault="0003513C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3513C" w:rsidRPr="003B073D" w:rsidRDefault="0003513C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По плану</w:t>
            </w:r>
          </w:p>
        </w:tc>
        <w:tc>
          <w:tcPr>
            <w:tcW w:w="1559" w:type="dxa"/>
          </w:tcPr>
          <w:p w:rsidR="0003513C" w:rsidRPr="003B073D" w:rsidRDefault="0003513C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Фактически </w:t>
            </w:r>
          </w:p>
        </w:tc>
        <w:tc>
          <w:tcPr>
            <w:tcW w:w="8789" w:type="dxa"/>
            <w:vMerge/>
          </w:tcPr>
          <w:p w:rsidR="0003513C" w:rsidRPr="003B073D" w:rsidRDefault="0003513C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3" w:type="dxa"/>
            <w:vMerge/>
          </w:tcPr>
          <w:p w:rsidR="0003513C" w:rsidRPr="003B073D" w:rsidRDefault="0003513C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567C" w:rsidRPr="003B073D" w:rsidTr="00C67E28">
        <w:tc>
          <w:tcPr>
            <w:tcW w:w="12895" w:type="dxa"/>
            <w:gridSpan w:val="4"/>
          </w:tcPr>
          <w:p w:rsidR="0099567C" w:rsidRPr="003B073D" w:rsidRDefault="0099567C" w:rsidP="009956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b/>
                <w:sz w:val="24"/>
                <w:szCs w:val="24"/>
              </w:rPr>
              <w:t>Первая четверть</w:t>
            </w:r>
          </w:p>
        </w:tc>
        <w:tc>
          <w:tcPr>
            <w:tcW w:w="1053" w:type="dxa"/>
          </w:tcPr>
          <w:p w:rsidR="0099567C" w:rsidRPr="003B073D" w:rsidRDefault="0099567C" w:rsidP="000351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9567C" w:rsidRPr="003B073D" w:rsidTr="00C67E28">
        <w:tc>
          <w:tcPr>
            <w:tcW w:w="12895" w:type="dxa"/>
            <w:gridSpan w:val="4"/>
          </w:tcPr>
          <w:p w:rsidR="0099567C" w:rsidRPr="003B073D" w:rsidRDefault="0099567C" w:rsidP="009956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b/>
                <w:sz w:val="24"/>
                <w:szCs w:val="24"/>
              </w:rPr>
              <w:t>ЧИСЛА ОТ 1 ДО 1 000 Повторение</w:t>
            </w:r>
          </w:p>
        </w:tc>
        <w:tc>
          <w:tcPr>
            <w:tcW w:w="1053" w:type="dxa"/>
          </w:tcPr>
          <w:p w:rsidR="0099567C" w:rsidRPr="003B073D" w:rsidRDefault="0099567C" w:rsidP="000351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</w:tr>
      <w:tr w:rsidR="0003513C" w:rsidRPr="003B073D" w:rsidTr="0003513C">
        <w:tc>
          <w:tcPr>
            <w:tcW w:w="1271" w:type="dxa"/>
          </w:tcPr>
          <w:p w:rsidR="0003513C" w:rsidRPr="003B073D" w:rsidRDefault="0099567C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03513C" w:rsidRPr="003B073D" w:rsidRDefault="0003513C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3513C" w:rsidRPr="003B073D" w:rsidRDefault="0003513C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03513C" w:rsidRPr="003B073D" w:rsidRDefault="0099567C" w:rsidP="00995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Нумерация. Счёт предметов. Разряды</w:t>
            </w:r>
          </w:p>
        </w:tc>
        <w:tc>
          <w:tcPr>
            <w:tcW w:w="1053" w:type="dxa"/>
          </w:tcPr>
          <w:p w:rsidR="0003513C" w:rsidRPr="003B073D" w:rsidRDefault="0099567C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3513C" w:rsidRPr="003B073D" w:rsidTr="0003513C">
        <w:tc>
          <w:tcPr>
            <w:tcW w:w="1271" w:type="dxa"/>
          </w:tcPr>
          <w:p w:rsidR="0003513C" w:rsidRPr="003B073D" w:rsidRDefault="0099567C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03513C" w:rsidRPr="003B073D" w:rsidRDefault="0003513C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3513C" w:rsidRPr="003B073D" w:rsidRDefault="0003513C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03513C" w:rsidRPr="003B073D" w:rsidRDefault="0099567C" w:rsidP="00995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Числовые выражения. Порядок выполнения действий</w:t>
            </w:r>
          </w:p>
        </w:tc>
        <w:tc>
          <w:tcPr>
            <w:tcW w:w="1053" w:type="dxa"/>
          </w:tcPr>
          <w:p w:rsidR="0003513C" w:rsidRPr="003B073D" w:rsidRDefault="0099567C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3513C" w:rsidRPr="003B073D" w:rsidTr="0003513C">
        <w:tc>
          <w:tcPr>
            <w:tcW w:w="1271" w:type="dxa"/>
          </w:tcPr>
          <w:p w:rsidR="0003513C" w:rsidRPr="003B073D" w:rsidRDefault="0099567C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03513C" w:rsidRPr="003B073D" w:rsidRDefault="0003513C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3513C" w:rsidRPr="003B073D" w:rsidRDefault="0003513C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03513C" w:rsidRPr="003B073D" w:rsidRDefault="0099567C" w:rsidP="00995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Сложение нескольких слагаемых</w:t>
            </w:r>
          </w:p>
        </w:tc>
        <w:tc>
          <w:tcPr>
            <w:tcW w:w="1053" w:type="dxa"/>
          </w:tcPr>
          <w:p w:rsidR="0003513C" w:rsidRPr="003B073D" w:rsidRDefault="0099567C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3513C" w:rsidRPr="003B073D" w:rsidTr="0003513C">
        <w:tc>
          <w:tcPr>
            <w:tcW w:w="1271" w:type="dxa"/>
          </w:tcPr>
          <w:p w:rsidR="0003513C" w:rsidRPr="003B073D" w:rsidRDefault="0099567C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03513C" w:rsidRPr="003B073D" w:rsidRDefault="0003513C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3513C" w:rsidRPr="003B073D" w:rsidRDefault="0003513C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03513C" w:rsidRPr="003B073D" w:rsidRDefault="0099567C" w:rsidP="00995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Вычитание вида 903 – 574</w:t>
            </w:r>
          </w:p>
        </w:tc>
        <w:tc>
          <w:tcPr>
            <w:tcW w:w="1053" w:type="dxa"/>
          </w:tcPr>
          <w:p w:rsidR="0003513C" w:rsidRPr="003B073D" w:rsidRDefault="0099567C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3513C" w:rsidRPr="003B073D" w:rsidTr="0003513C">
        <w:tc>
          <w:tcPr>
            <w:tcW w:w="1271" w:type="dxa"/>
          </w:tcPr>
          <w:p w:rsidR="0003513C" w:rsidRPr="003B073D" w:rsidRDefault="0099567C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03513C" w:rsidRPr="003B073D" w:rsidRDefault="0003513C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3513C" w:rsidRPr="003B073D" w:rsidRDefault="0003513C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03513C" w:rsidRPr="003B073D" w:rsidRDefault="0099567C" w:rsidP="00995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Умножение</w:t>
            </w:r>
          </w:p>
        </w:tc>
        <w:tc>
          <w:tcPr>
            <w:tcW w:w="1053" w:type="dxa"/>
          </w:tcPr>
          <w:p w:rsidR="0003513C" w:rsidRPr="003B073D" w:rsidRDefault="0099567C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3513C" w:rsidRPr="003B073D" w:rsidTr="0003513C">
        <w:tc>
          <w:tcPr>
            <w:tcW w:w="1271" w:type="dxa"/>
          </w:tcPr>
          <w:p w:rsidR="0003513C" w:rsidRPr="003B073D" w:rsidRDefault="0099567C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:rsidR="0003513C" w:rsidRPr="003B073D" w:rsidRDefault="0003513C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3513C" w:rsidRPr="003B073D" w:rsidRDefault="0003513C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03513C" w:rsidRPr="003B073D" w:rsidRDefault="0099567C" w:rsidP="00995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Умножение</w:t>
            </w:r>
          </w:p>
        </w:tc>
        <w:tc>
          <w:tcPr>
            <w:tcW w:w="1053" w:type="dxa"/>
          </w:tcPr>
          <w:p w:rsidR="0003513C" w:rsidRPr="003B073D" w:rsidRDefault="0099567C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3513C" w:rsidRPr="003B073D" w:rsidTr="0003513C">
        <w:tc>
          <w:tcPr>
            <w:tcW w:w="1271" w:type="dxa"/>
          </w:tcPr>
          <w:p w:rsidR="0003513C" w:rsidRPr="003B073D" w:rsidRDefault="0099567C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</w:tcPr>
          <w:p w:rsidR="0003513C" w:rsidRPr="003B073D" w:rsidRDefault="0003513C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3513C" w:rsidRPr="003B073D" w:rsidRDefault="0003513C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03513C" w:rsidRPr="003B073D" w:rsidRDefault="0099567C" w:rsidP="00995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Деление</w:t>
            </w:r>
          </w:p>
        </w:tc>
        <w:tc>
          <w:tcPr>
            <w:tcW w:w="1053" w:type="dxa"/>
          </w:tcPr>
          <w:p w:rsidR="0003513C" w:rsidRPr="003B073D" w:rsidRDefault="0099567C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3513C" w:rsidRPr="003B073D" w:rsidTr="0003513C">
        <w:tc>
          <w:tcPr>
            <w:tcW w:w="1271" w:type="dxa"/>
          </w:tcPr>
          <w:p w:rsidR="0003513C" w:rsidRPr="003B073D" w:rsidRDefault="0099567C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</w:tcPr>
          <w:p w:rsidR="0003513C" w:rsidRPr="003B073D" w:rsidRDefault="0003513C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3513C" w:rsidRPr="003B073D" w:rsidRDefault="0003513C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03513C" w:rsidRPr="003B073D" w:rsidRDefault="0099567C" w:rsidP="00995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Деление</w:t>
            </w:r>
          </w:p>
        </w:tc>
        <w:tc>
          <w:tcPr>
            <w:tcW w:w="1053" w:type="dxa"/>
          </w:tcPr>
          <w:p w:rsidR="0003513C" w:rsidRPr="003B073D" w:rsidRDefault="0099567C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3513C" w:rsidRPr="003B073D" w:rsidTr="0003513C">
        <w:tc>
          <w:tcPr>
            <w:tcW w:w="1271" w:type="dxa"/>
          </w:tcPr>
          <w:p w:rsidR="0003513C" w:rsidRPr="003B073D" w:rsidRDefault="0099567C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76" w:type="dxa"/>
          </w:tcPr>
          <w:p w:rsidR="0003513C" w:rsidRPr="003B073D" w:rsidRDefault="0003513C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3513C" w:rsidRPr="003B073D" w:rsidRDefault="0003513C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03513C" w:rsidRPr="003B073D" w:rsidRDefault="0099567C" w:rsidP="00995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Деление</w:t>
            </w:r>
          </w:p>
        </w:tc>
        <w:tc>
          <w:tcPr>
            <w:tcW w:w="1053" w:type="dxa"/>
          </w:tcPr>
          <w:p w:rsidR="0003513C" w:rsidRPr="003B073D" w:rsidRDefault="0099567C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3513C" w:rsidRPr="003B073D" w:rsidTr="0003513C">
        <w:tc>
          <w:tcPr>
            <w:tcW w:w="1271" w:type="dxa"/>
          </w:tcPr>
          <w:p w:rsidR="0003513C" w:rsidRPr="003B073D" w:rsidRDefault="0099567C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76" w:type="dxa"/>
          </w:tcPr>
          <w:p w:rsidR="0003513C" w:rsidRPr="003B073D" w:rsidRDefault="0003513C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3513C" w:rsidRPr="003B073D" w:rsidRDefault="0003513C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03513C" w:rsidRPr="003B073D" w:rsidRDefault="0099567C" w:rsidP="00995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Деление</w:t>
            </w:r>
          </w:p>
        </w:tc>
        <w:tc>
          <w:tcPr>
            <w:tcW w:w="1053" w:type="dxa"/>
          </w:tcPr>
          <w:p w:rsidR="0003513C" w:rsidRPr="003B073D" w:rsidRDefault="0099567C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3513C" w:rsidRPr="003B073D" w:rsidTr="0003513C">
        <w:tc>
          <w:tcPr>
            <w:tcW w:w="1271" w:type="dxa"/>
          </w:tcPr>
          <w:p w:rsidR="0003513C" w:rsidRPr="003B073D" w:rsidRDefault="0099567C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76" w:type="dxa"/>
          </w:tcPr>
          <w:p w:rsidR="0003513C" w:rsidRPr="003B073D" w:rsidRDefault="0003513C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3513C" w:rsidRPr="003B073D" w:rsidRDefault="0003513C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03513C" w:rsidRPr="003B073D" w:rsidRDefault="0099567C" w:rsidP="00995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Диаграммы</w:t>
            </w:r>
          </w:p>
        </w:tc>
        <w:tc>
          <w:tcPr>
            <w:tcW w:w="1053" w:type="dxa"/>
          </w:tcPr>
          <w:p w:rsidR="0003513C" w:rsidRPr="003B073D" w:rsidRDefault="0099567C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3513C" w:rsidRPr="003B073D" w:rsidTr="0003513C">
        <w:tc>
          <w:tcPr>
            <w:tcW w:w="1271" w:type="dxa"/>
          </w:tcPr>
          <w:p w:rsidR="0003513C" w:rsidRPr="003B073D" w:rsidRDefault="0099567C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76" w:type="dxa"/>
          </w:tcPr>
          <w:p w:rsidR="0003513C" w:rsidRPr="003B073D" w:rsidRDefault="0003513C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3513C" w:rsidRPr="003B073D" w:rsidRDefault="0003513C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03513C" w:rsidRPr="003B073D" w:rsidRDefault="0099567C" w:rsidP="00995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Что узнали. Чему научились</w:t>
            </w:r>
          </w:p>
        </w:tc>
        <w:tc>
          <w:tcPr>
            <w:tcW w:w="1053" w:type="dxa"/>
          </w:tcPr>
          <w:p w:rsidR="0003513C" w:rsidRPr="003B073D" w:rsidRDefault="0099567C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9567C" w:rsidRPr="003B073D" w:rsidTr="00C67E28">
        <w:tc>
          <w:tcPr>
            <w:tcW w:w="12895" w:type="dxa"/>
            <w:gridSpan w:val="4"/>
          </w:tcPr>
          <w:p w:rsidR="0099567C" w:rsidRPr="003B073D" w:rsidRDefault="0099567C" w:rsidP="009956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b/>
                <w:sz w:val="24"/>
                <w:szCs w:val="24"/>
              </w:rPr>
              <w:t>ЧИСЛА, КОТОРЫЕ БОЛЬШЕ 1 000</w:t>
            </w:r>
          </w:p>
        </w:tc>
        <w:tc>
          <w:tcPr>
            <w:tcW w:w="1053" w:type="dxa"/>
          </w:tcPr>
          <w:p w:rsidR="0099567C" w:rsidRPr="003B073D" w:rsidRDefault="0099567C" w:rsidP="000351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9567C" w:rsidRPr="003B073D" w:rsidTr="00C67E28">
        <w:tc>
          <w:tcPr>
            <w:tcW w:w="12895" w:type="dxa"/>
            <w:gridSpan w:val="4"/>
          </w:tcPr>
          <w:p w:rsidR="0099567C" w:rsidRPr="003B073D" w:rsidRDefault="0099567C" w:rsidP="009956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b/>
                <w:sz w:val="24"/>
                <w:szCs w:val="24"/>
              </w:rPr>
              <w:t>Нумерация</w:t>
            </w:r>
          </w:p>
        </w:tc>
        <w:tc>
          <w:tcPr>
            <w:tcW w:w="1053" w:type="dxa"/>
          </w:tcPr>
          <w:p w:rsidR="0099567C" w:rsidRPr="003B073D" w:rsidRDefault="0099567C" w:rsidP="000351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03513C" w:rsidRPr="003B073D" w:rsidTr="0003513C">
        <w:tc>
          <w:tcPr>
            <w:tcW w:w="1271" w:type="dxa"/>
          </w:tcPr>
          <w:p w:rsidR="0003513C" w:rsidRPr="003B073D" w:rsidRDefault="0099567C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276" w:type="dxa"/>
          </w:tcPr>
          <w:p w:rsidR="0003513C" w:rsidRPr="003B073D" w:rsidRDefault="0003513C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3513C" w:rsidRPr="003B073D" w:rsidRDefault="0003513C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03513C" w:rsidRPr="003B073D" w:rsidRDefault="001C3DF9" w:rsidP="00995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Новые счётные единицы. Класс единиц и класс тысяч.</w:t>
            </w:r>
          </w:p>
        </w:tc>
        <w:tc>
          <w:tcPr>
            <w:tcW w:w="1053" w:type="dxa"/>
          </w:tcPr>
          <w:p w:rsidR="0003513C" w:rsidRPr="003B073D" w:rsidRDefault="0099567C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3513C" w:rsidRPr="003B073D" w:rsidTr="0003513C">
        <w:tc>
          <w:tcPr>
            <w:tcW w:w="1271" w:type="dxa"/>
          </w:tcPr>
          <w:p w:rsidR="0003513C" w:rsidRPr="003B073D" w:rsidRDefault="0099567C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276" w:type="dxa"/>
          </w:tcPr>
          <w:p w:rsidR="0003513C" w:rsidRPr="003B073D" w:rsidRDefault="0003513C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3513C" w:rsidRPr="003B073D" w:rsidRDefault="0003513C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03513C" w:rsidRPr="003B073D" w:rsidRDefault="001C3DF9" w:rsidP="00995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Чтение многозначных чисел</w:t>
            </w:r>
          </w:p>
        </w:tc>
        <w:tc>
          <w:tcPr>
            <w:tcW w:w="1053" w:type="dxa"/>
          </w:tcPr>
          <w:p w:rsidR="0003513C" w:rsidRPr="003B073D" w:rsidRDefault="0099567C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3513C" w:rsidRPr="003B073D" w:rsidTr="0003513C">
        <w:tc>
          <w:tcPr>
            <w:tcW w:w="1271" w:type="dxa"/>
          </w:tcPr>
          <w:p w:rsidR="0003513C" w:rsidRPr="003B073D" w:rsidRDefault="0099567C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276" w:type="dxa"/>
          </w:tcPr>
          <w:p w:rsidR="0003513C" w:rsidRPr="003B073D" w:rsidRDefault="0003513C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3513C" w:rsidRPr="003B073D" w:rsidRDefault="0003513C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03513C" w:rsidRPr="003B073D" w:rsidRDefault="001C3DF9" w:rsidP="00995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Запись многозначных чисел</w:t>
            </w:r>
          </w:p>
        </w:tc>
        <w:tc>
          <w:tcPr>
            <w:tcW w:w="1053" w:type="dxa"/>
          </w:tcPr>
          <w:p w:rsidR="0003513C" w:rsidRPr="003B073D" w:rsidRDefault="0099567C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3513C" w:rsidRPr="003B073D" w:rsidTr="0003513C">
        <w:tc>
          <w:tcPr>
            <w:tcW w:w="1271" w:type="dxa"/>
          </w:tcPr>
          <w:p w:rsidR="0003513C" w:rsidRPr="003B073D" w:rsidRDefault="0099567C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276" w:type="dxa"/>
          </w:tcPr>
          <w:p w:rsidR="0003513C" w:rsidRPr="003B073D" w:rsidRDefault="0003513C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3513C" w:rsidRPr="003B073D" w:rsidRDefault="0003513C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03513C" w:rsidRPr="003B073D" w:rsidRDefault="001C3DF9" w:rsidP="00995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Представление многозначного числа в виде суммы разрядных слагаемых</w:t>
            </w:r>
          </w:p>
        </w:tc>
        <w:tc>
          <w:tcPr>
            <w:tcW w:w="1053" w:type="dxa"/>
          </w:tcPr>
          <w:p w:rsidR="0003513C" w:rsidRPr="003B073D" w:rsidRDefault="0099567C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3513C" w:rsidRPr="003B073D" w:rsidTr="0003513C">
        <w:tc>
          <w:tcPr>
            <w:tcW w:w="1271" w:type="dxa"/>
          </w:tcPr>
          <w:p w:rsidR="0003513C" w:rsidRPr="003B073D" w:rsidRDefault="0099567C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276" w:type="dxa"/>
          </w:tcPr>
          <w:p w:rsidR="0003513C" w:rsidRPr="003B073D" w:rsidRDefault="0003513C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3513C" w:rsidRPr="003B073D" w:rsidRDefault="0003513C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03513C" w:rsidRPr="003B073D" w:rsidRDefault="001C3DF9" w:rsidP="00995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Сравнение многозначных чисел</w:t>
            </w:r>
          </w:p>
        </w:tc>
        <w:tc>
          <w:tcPr>
            <w:tcW w:w="1053" w:type="dxa"/>
          </w:tcPr>
          <w:p w:rsidR="0003513C" w:rsidRPr="003B073D" w:rsidRDefault="0099567C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3513C" w:rsidRPr="003B073D" w:rsidTr="0003513C">
        <w:tc>
          <w:tcPr>
            <w:tcW w:w="1271" w:type="dxa"/>
          </w:tcPr>
          <w:p w:rsidR="0003513C" w:rsidRPr="003B073D" w:rsidRDefault="0099567C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276" w:type="dxa"/>
          </w:tcPr>
          <w:p w:rsidR="0003513C" w:rsidRPr="003B073D" w:rsidRDefault="0003513C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3513C" w:rsidRPr="003B073D" w:rsidRDefault="0003513C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03513C" w:rsidRPr="003B073D" w:rsidRDefault="001C3DF9" w:rsidP="00995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Изменение значения цифры в зависимости от её места в записи числа</w:t>
            </w:r>
          </w:p>
        </w:tc>
        <w:tc>
          <w:tcPr>
            <w:tcW w:w="1053" w:type="dxa"/>
          </w:tcPr>
          <w:p w:rsidR="0003513C" w:rsidRPr="003B073D" w:rsidRDefault="0099567C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3513C" w:rsidRPr="003B073D" w:rsidTr="0003513C">
        <w:tc>
          <w:tcPr>
            <w:tcW w:w="1271" w:type="dxa"/>
          </w:tcPr>
          <w:p w:rsidR="0003513C" w:rsidRPr="003B073D" w:rsidRDefault="0099567C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276" w:type="dxa"/>
          </w:tcPr>
          <w:p w:rsidR="0003513C" w:rsidRPr="003B073D" w:rsidRDefault="0003513C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3513C" w:rsidRPr="003B073D" w:rsidRDefault="0003513C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03513C" w:rsidRPr="003B073D" w:rsidRDefault="001C3DF9" w:rsidP="00995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Выделение в числе общего количества единиц любого разряда</w:t>
            </w:r>
          </w:p>
        </w:tc>
        <w:tc>
          <w:tcPr>
            <w:tcW w:w="1053" w:type="dxa"/>
          </w:tcPr>
          <w:p w:rsidR="0003513C" w:rsidRPr="003B073D" w:rsidRDefault="0099567C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3513C" w:rsidRPr="003B073D" w:rsidTr="0003513C">
        <w:tc>
          <w:tcPr>
            <w:tcW w:w="1271" w:type="dxa"/>
          </w:tcPr>
          <w:p w:rsidR="0003513C" w:rsidRPr="003B073D" w:rsidRDefault="0099567C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276" w:type="dxa"/>
          </w:tcPr>
          <w:p w:rsidR="0003513C" w:rsidRPr="003B073D" w:rsidRDefault="0003513C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3513C" w:rsidRPr="003B073D" w:rsidRDefault="0003513C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03513C" w:rsidRPr="003B073D" w:rsidRDefault="001C3DF9" w:rsidP="00995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Класс миллионов. Класс миллиардов</w:t>
            </w:r>
          </w:p>
        </w:tc>
        <w:tc>
          <w:tcPr>
            <w:tcW w:w="1053" w:type="dxa"/>
          </w:tcPr>
          <w:p w:rsidR="0003513C" w:rsidRPr="003B073D" w:rsidRDefault="0099567C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3513C" w:rsidRPr="003B073D" w:rsidTr="0003513C">
        <w:tc>
          <w:tcPr>
            <w:tcW w:w="1271" w:type="dxa"/>
          </w:tcPr>
          <w:p w:rsidR="0003513C" w:rsidRPr="003B073D" w:rsidRDefault="0099567C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276" w:type="dxa"/>
          </w:tcPr>
          <w:p w:rsidR="0003513C" w:rsidRPr="003B073D" w:rsidRDefault="0003513C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3513C" w:rsidRPr="003B073D" w:rsidRDefault="0003513C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03513C" w:rsidRPr="003B073D" w:rsidRDefault="001C3DF9" w:rsidP="00995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Что узнали. Чему научились</w:t>
            </w:r>
          </w:p>
        </w:tc>
        <w:tc>
          <w:tcPr>
            <w:tcW w:w="1053" w:type="dxa"/>
          </w:tcPr>
          <w:p w:rsidR="0003513C" w:rsidRPr="003B073D" w:rsidRDefault="0099567C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3513C" w:rsidRPr="003B073D" w:rsidTr="0003513C">
        <w:tc>
          <w:tcPr>
            <w:tcW w:w="1271" w:type="dxa"/>
          </w:tcPr>
          <w:p w:rsidR="0003513C" w:rsidRPr="003B073D" w:rsidRDefault="0099567C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1276" w:type="dxa"/>
          </w:tcPr>
          <w:p w:rsidR="0003513C" w:rsidRPr="003B073D" w:rsidRDefault="0003513C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3513C" w:rsidRPr="003B073D" w:rsidRDefault="0003513C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03513C" w:rsidRPr="003B073D" w:rsidRDefault="001C3DF9" w:rsidP="00995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Что узнали. Чему научились</w:t>
            </w:r>
          </w:p>
        </w:tc>
        <w:tc>
          <w:tcPr>
            <w:tcW w:w="1053" w:type="dxa"/>
          </w:tcPr>
          <w:p w:rsidR="0003513C" w:rsidRPr="003B073D" w:rsidRDefault="0099567C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C3DF9" w:rsidRPr="003B073D" w:rsidTr="00C67E28">
        <w:tc>
          <w:tcPr>
            <w:tcW w:w="12895" w:type="dxa"/>
            <w:gridSpan w:val="4"/>
          </w:tcPr>
          <w:p w:rsidR="001C3DF9" w:rsidRPr="003B073D" w:rsidRDefault="001C3DF9" w:rsidP="001C3D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b/>
                <w:sz w:val="24"/>
                <w:szCs w:val="24"/>
              </w:rPr>
              <w:t>Величины</w:t>
            </w:r>
          </w:p>
        </w:tc>
        <w:tc>
          <w:tcPr>
            <w:tcW w:w="1053" w:type="dxa"/>
          </w:tcPr>
          <w:p w:rsidR="001C3DF9" w:rsidRPr="003B073D" w:rsidRDefault="001C3DF9" w:rsidP="000351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</w:tr>
      <w:tr w:rsidR="0003513C" w:rsidRPr="003B073D" w:rsidTr="0003513C">
        <w:tc>
          <w:tcPr>
            <w:tcW w:w="1271" w:type="dxa"/>
          </w:tcPr>
          <w:p w:rsidR="0003513C" w:rsidRPr="003B073D" w:rsidRDefault="001C3DF9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276" w:type="dxa"/>
          </w:tcPr>
          <w:p w:rsidR="0003513C" w:rsidRPr="003B073D" w:rsidRDefault="0003513C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3513C" w:rsidRPr="003B073D" w:rsidRDefault="0003513C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03513C" w:rsidRPr="003B073D" w:rsidRDefault="001C3DF9" w:rsidP="00995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Единица длины — километр. Таблица единиц длины</w:t>
            </w:r>
          </w:p>
        </w:tc>
        <w:tc>
          <w:tcPr>
            <w:tcW w:w="1053" w:type="dxa"/>
          </w:tcPr>
          <w:p w:rsidR="0003513C" w:rsidRPr="003B073D" w:rsidRDefault="001C3DF9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3513C" w:rsidRPr="003B073D" w:rsidTr="0003513C">
        <w:tc>
          <w:tcPr>
            <w:tcW w:w="1271" w:type="dxa"/>
          </w:tcPr>
          <w:p w:rsidR="0003513C" w:rsidRPr="003B073D" w:rsidRDefault="001C3DF9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276" w:type="dxa"/>
          </w:tcPr>
          <w:p w:rsidR="0003513C" w:rsidRPr="003B073D" w:rsidRDefault="0003513C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3513C" w:rsidRPr="003B073D" w:rsidRDefault="0003513C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03513C" w:rsidRPr="003B073D" w:rsidRDefault="001C3DF9" w:rsidP="00995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Единица длины — километр. Таблица единиц длины</w:t>
            </w:r>
          </w:p>
        </w:tc>
        <w:tc>
          <w:tcPr>
            <w:tcW w:w="1053" w:type="dxa"/>
          </w:tcPr>
          <w:p w:rsidR="0003513C" w:rsidRPr="003B073D" w:rsidRDefault="001C3DF9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3513C" w:rsidRPr="003B073D" w:rsidTr="0003513C">
        <w:tc>
          <w:tcPr>
            <w:tcW w:w="1271" w:type="dxa"/>
          </w:tcPr>
          <w:p w:rsidR="0003513C" w:rsidRPr="003B073D" w:rsidRDefault="001C3DF9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276" w:type="dxa"/>
          </w:tcPr>
          <w:p w:rsidR="0003513C" w:rsidRPr="003B073D" w:rsidRDefault="0003513C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3513C" w:rsidRPr="003B073D" w:rsidRDefault="0003513C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03513C" w:rsidRPr="003B073D" w:rsidRDefault="001C3DF9" w:rsidP="001C3D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Единицы площади — квадратный километр, квадратный миллиметр</w:t>
            </w:r>
          </w:p>
        </w:tc>
        <w:tc>
          <w:tcPr>
            <w:tcW w:w="1053" w:type="dxa"/>
          </w:tcPr>
          <w:p w:rsidR="0003513C" w:rsidRPr="003B073D" w:rsidRDefault="001C3DF9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3513C" w:rsidRPr="003B073D" w:rsidTr="0003513C">
        <w:tc>
          <w:tcPr>
            <w:tcW w:w="1271" w:type="dxa"/>
          </w:tcPr>
          <w:p w:rsidR="0003513C" w:rsidRPr="003B073D" w:rsidRDefault="001C3DF9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276" w:type="dxa"/>
          </w:tcPr>
          <w:p w:rsidR="0003513C" w:rsidRPr="003B073D" w:rsidRDefault="0003513C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3513C" w:rsidRPr="003B073D" w:rsidRDefault="0003513C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03513C" w:rsidRPr="003B073D" w:rsidRDefault="001C3DF9" w:rsidP="00995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Таблица единиц площади</w:t>
            </w:r>
          </w:p>
        </w:tc>
        <w:tc>
          <w:tcPr>
            <w:tcW w:w="1053" w:type="dxa"/>
          </w:tcPr>
          <w:p w:rsidR="0003513C" w:rsidRPr="003B073D" w:rsidRDefault="001C3DF9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3513C" w:rsidRPr="003B073D" w:rsidTr="0003513C">
        <w:tc>
          <w:tcPr>
            <w:tcW w:w="1271" w:type="dxa"/>
          </w:tcPr>
          <w:p w:rsidR="0003513C" w:rsidRPr="003B073D" w:rsidRDefault="001C3DF9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276" w:type="dxa"/>
          </w:tcPr>
          <w:p w:rsidR="0003513C" w:rsidRPr="003B073D" w:rsidRDefault="0003513C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3513C" w:rsidRPr="003B073D" w:rsidRDefault="0003513C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03513C" w:rsidRPr="003B073D" w:rsidRDefault="001C3DF9" w:rsidP="00995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Измерение площади фигуры с помощью палетки</w:t>
            </w:r>
          </w:p>
        </w:tc>
        <w:tc>
          <w:tcPr>
            <w:tcW w:w="1053" w:type="dxa"/>
          </w:tcPr>
          <w:p w:rsidR="0003513C" w:rsidRPr="003B073D" w:rsidRDefault="001C3DF9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3513C" w:rsidRPr="003B073D" w:rsidTr="0003513C">
        <w:tc>
          <w:tcPr>
            <w:tcW w:w="1271" w:type="dxa"/>
          </w:tcPr>
          <w:p w:rsidR="0003513C" w:rsidRPr="003B073D" w:rsidRDefault="001C3DF9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276" w:type="dxa"/>
          </w:tcPr>
          <w:p w:rsidR="0003513C" w:rsidRPr="003B073D" w:rsidRDefault="0003513C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3513C" w:rsidRPr="003B073D" w:rsidRDefault="0003513C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03513C" w:rsidRPr="003B073D" w:rsidRDefault="001C3DF9" w:rsidP="00995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Единицы массы — центнер, тонна</w:t>
            </w:r>
          </w:p>
        </w:tc>
        <w:tc>
          <w:tcPr>
            <w:tcW w:w="1053" w:type="dxa"/>
          </w:tcPr>
          <w:p w:rsidR="0003513C" w:rsidRPr="003B073D" w:rsidRDefault="001C3DF9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3513C" w:rsidRPr="003B073D" w:rsidTr="0003513C">
        <w:tc>
          <w:tcPr>
            <w:tcW w:w="1271" w:type="dxa"/>
          </w:tcPr>
          <w:p w:rsidR="0003513C" w:rsidRPr="003B073D" w:rsidRDefault="001C3DF9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276" w:type="dxa"/>
          </w:tcPr>
          <w:p w:rsidR="0003513C" w:rsidRPr="003B073D" w:rsidRDefault="0003513C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3513C" w:rsidRPr="003B073D" w:rsidRDefault="0003513C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03513C" w:rsidRPr="003B073D" w:rsidRDefault="001C3DF9" w:rsidP="00995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Таблица единиц массы</w:t>
            </w:r>
          </w:p>
        </w:tc>
        <w:tc>
          <w:tcPr>
            <w:tcW w:w="1053" w:type="dxa"/>
          </w:tcPr>
          <w:p w:rsidR="0003513C" w:rsidRPr="003B073D" w:rsidRDefault="001C3DF9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3513C" w:rsidRPr="003B073D" w:rsidTr="0003513C">
        <w:tc>
          <w:tcPr>
            <w:tcW w:w="1271" w:type="dxa"/>
          </w:tcPr>
          <w:p w:rsidR="0003513C" w:rsidRPr="003B073D" w:rsidRDefault="001C3DF9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276" w:type="dxa"/>
          </w:tcPr>
          <w:p w:rsidR="0003513C" w:rsidRPr="003B073D" w:rsidRDefault="0003513C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3513C" w:rsidRPr="003B073D" w:rsidRDefault="0003513C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03513C" w:rsidRPr="003B073D" w:rsidRDefault="001C3DF9" w:rsidP="00995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Единицы времени</w:t>
            </w:r>
          </w:p>
        </w:tc>
        <w:tc>
          <w:tcPr>
            <w:tcW w:w="1053" w:type="dxa"/>
          </w:tcPr>
          <w:p w:rsidR="0003513C" w:rsidRPr="003B073D" w:rsidRDefault="001C3DF9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3513C" w:rsidRPr="003B073D" w:rsidTr="0003513C">
        <w:tc>
          <w:tcPr>
            <w:tcW w:w="1271" w:type="dxa"/>
          </w:tcPr>
          <w:p w:rsidR="0003513C" w:rsidRPr="003B073D" w:rsidRDefault="001C3DF9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276" w:type="dxa"/>
          </w:tcPr>
          <w:p w:rsidR="0003513C" w:rsidRPr="003B073D" w:rsidRDefault="0003513C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3513C" w:rsidRPr="003B073D" w:rsidRDefault="0003513C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03513C" w:rsidRPr="003B073D" w:rsidRDefault="001C3DF9" w:rsidP="00995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24-часовое исчисление времени суток</w:t>
            </w:r>
          </w:p>
        </w:tc>
        <w:tc>
          <w:tcPr>
            <w:tcW w:w="1053" w:type="dxa"/>
          </w:tcPr>
          <w:p w:rsidR="0003513C" w:rsidRPr="003B073D" w:rsidRDefault="001C3DF9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3513C" w:rsidRPr="003B073D" w:rsidTr="0003513C">
        <w:tc>
          <w:tcPr>
            <w:tcW w:w="1271" w:type="dxa"/>
          </w:tcPr>
          <w:p w:rsidR="0003513C" w:rsidRPr="003B073D" w:rsidRDefault="001C3DF9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276" w:type="dxa"/>
          </w:tcPr>
          <w:p w:rsidR="0003513C" w:rsidRPr="003B073D" w:rsidRDefault="0003513C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3513C" w:rsidRPr="003B073D" w:rsidRDefault="0003513C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03513C" w:rsidRPr="003B073D" w:rsidRDefault="001C3DF9" w:rsidP="00995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Задачи на нахождение начала, продолжительности и конца события</w:t>
            </w:r>
          </w:p>
        </w:tc>
        <w:tc>
          <w:tcPr>
            <w:tcW w:w="1053" w:type="dxa"/>
          </w:tcPr>
          <w:p w:rsidR="0003513C" w:rsidRPr="003B073D" w:rsidRDefault="001C3DF9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3513C" w:rsidRPr="003B073D" w:rsidTr="0003513C">
        <w:tc>
          <w:tcPr>
            <w:tcW w:w="1271" w:type="dxa"/>
          </w:tcPr>
          <w:p w:rsidR="0003513C" w:rsidRPr="003B073D" w:rsidRDefault="001C3DF9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276" w:type="dxa"/>
          </w:tcPr>
          <w:p w:rsidR="0003513C" w:rsidRPr="003B073D" w:rsidRDefault="0003513C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3513C" w:rsidRPr="003B073D" w:rsidRDefault="0003513C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03513C" w:rsidRPr="003B073D" w:rsidRDefault="00C36D12" w:rsidP="00995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Единицы времени — секунда, век</w:t>
            </w:r>
          </w:p>
        </w:tc>
        <w:tc>
          <w:tcPr>
            <w:tcW w:w="1053" w:type="dxa"/>
          </w:tcPr>
          <w:p w:rsidR="0003513C" w:rsidRPr="003B073D" w:rsidRDefault="001C3DF9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3513C" w:rsidRPr="003B073D" w:rsidTr="0003513C">
        <w:tc>
          <w:tcPr>
            <w:tcW w:w="1271" w:type="dxa"/>
          </w:tcPr>
          <w:p w:rsidR="0003513C" w:rsidRPr="003B073D" w:rsidRDefault="001C3DF9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276" w:type="dxa"/>
          </w:tcPr>
          <w:p w:rsidR="0003513C" w:rsidRPr="003B073D" w:rsidRDefault="0003513C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3513C" w:rsidRPr="003B073D" w:rsidRDefault="0003513C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03513C" w:rsidRPr="003B073D" w:rsidRDefault="00C36D12" w:rsidP="00995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Единицы времени — секунда, век</w:t>
            </w:r>
          </w:p>
        </w:tc>
        <w:tc>
          <w:tcPr>
            <w:tcW w:w="1053" w:type="dxa"/>
          </w:tcPr>
          <w:p w:rsidR="0003513C" w:rsidRPr="003B073D" w:rsidRDefault="001C3DF9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3513C" w:rsidRPr="003B073D" w:rsidTr="0003513C">
        <w:tc>
          <w:tcPr>
            <w:tcW w:w="1271" w:type="dxa"/>
          </w:tcPr>
          <w:p w:rsidR="0003513C" w:rsidRPr="003B073D" w:rsidRDefault="001C3DF9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276" w:type="dxa"/>
          </w:tcPr>
          <w:p w:rsidR="0003513C" w:rsidRPr="003B073D" w:rsidRDefault="0003513C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3513C" w:rsidRPr="003B073D" w:rsidRDefault="0003513C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03513C" w:rsidRPr="003B073D" w:rsidRDefault="00C36D12" w:rsidP="00995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Таблица единиц времени</w:t>
            </w:r>
          </w:p>
        </w:tc>
        <w:tc>
          <w:tcPr>
            <w:tcW w:w="1053" w:type="dxa"/>
          </w:tcPr>
          <w:p w:rsidR="0003513C" w:rsidRPr="003B073D" w:rsidRDefault="001C3DF9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3513C" w:rsidRPr="003B073D" w:rsidTr="0003513C">
        <w:tc>
          <w:tcPr>
            <w:tcW w:w="1271" w:type="dxa"/>
          </w:tcPr>
          <w:p w:rsidR="0003513C" w:rsidRPr="003B073D" w:rsidRDefault="001C3DF9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276" w:type="dxa"/>
          </w:tcPr>
          <w:p w:rsidR="0003513C" w:rsidRPr="003B073D" w:rsidRDefault="0003513C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3513C" w:rsidRPr="003B073D" w:rsidRDefault="0003513C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03513C" w:rsidRPr="003B073D" w:rsidRDefault="00C36D12" w:rsidP="00995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Что узнали. Чему научились</w:t>
            </w:r>
          </w:p>
        </w:tc>
        <w:tc>
          <w:tcPr>
            <w:tcW w:w="1053" w:type="dxa"/>
          </w:tcPr>
          <w:p w:rsidR="0003513C" w:rsidRPr="003B073D" w:rsidRDefault="001C3DF9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36D12" w:rsidRPr="003B073D" w:rsidTr="00C67E28">
        <w:tc>
          <w:tcPr>
            <w:tcW w:w="12895" w:type="dxa"/>
            <w:gridSpan w:val="4"/>
          </w:tcPr>
          <w:p w:rsidR="00C36D12" w:rsidRPr="003B073D" w:rsidRDefault="00C36D12" w:rsidP="00C36D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b/>
                <w:sz w:val="24"/>
                <w:szCs w:val="24"/>
              </w:rPr>
              <w:t>Вторая четверть</w:t>
            </w:r>
          </w:p>
        </w:tc>
        <w:tc>
          <w:tcPr>
            <w:tcW w:w="1053" w:type="dxa"/>
          </w:tcPr>
          <w:p w:rsidR="00C36D12" w:rsidRPr="003B073D" w:rsidRDefault="00C36D12" w:rsidP="000351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36D12" w:rsidRPr="003B073D" w:rsidTr="00C67E28">
        <w:tc>
          <w:tcPr>
            <w:tcW w:w="12895" w:type="dxa"/>
            <w:gridSpan w:val="4"/>
          </w:tcPr>
          <w:p w:rsidR="00C36D12" w:rsidRPr="003B073D" w:rsidRDefault="00C36D12" w:rsidP="00C36D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b/>
                <w:sz w:val="24"/>
                <w:szCs w:val="24"/>
              </w:rPr>
              <w:t>Сложение и вычитание</w:t>
            </w:r>
          </w:p>
        </w:tc>
        <w:tc>
          <w:tcPr>
            <w:tcW w:w="1053" w:type="dxa"/>
          </w:tcPr>
          <w:p w:rsidR="00C36D12" w:rsidRPr="003B073D" w:rsidRDefault="00C36D12" w:rsidP="000351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</w:tr>
      <w:tr w:rsidR="0003513C" w:rsidRPr="003B073D" w:rsidTr="0003513C">
        <w:tc>
          <w:tcPr>
            <w:tcW w:w="1271" w:type="dxa"/>
          </w:tcPr>
          <w:p w:rsidR="0003513C" w:rsidRPr="003B073D" w:rsidRDefault="00C36D12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276" w:type="dxa"/>
          </w:tcPr>
          <w:p w:rsidR="0003513C" w:rsidRPr="003B073D" w:rsidRDefault="0003513C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3513C" w:rsidRPr="003B073D" w:rsidRDefault="0003513C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03513C" w:rsidRPr="003B073D" w:rsidRDefault="00C36D12" w:rsidP="00995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Устные и письменные приёмы вычислений</w:t>
            </w:r>
          </w:p>
        </w:tc>
        <w:tc>
          <w:tcPr>
            <w:tcW w:w="1053" w:type="dxa"/>
          </w:tcPr>
          <w:p w:rsidR="0003513C" w:rsidRPr="003B073D" w:rsidRDefault="00C36D12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3513C" w:rsidRPr="003B073D" w:rsidTr="0003513C">
        <w:tc>
          <w:tcPr>
            <w:tcW w:w="1271" w:type="dxa"/>
          </w:tcPr>
          <w:p w:rsidR="0003513C" w:rsidRPr="003B073D" w:rsidRDefault="00C36D12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276" w:type="dxa"/>
          </w:tcPr>
          <w:p w:rsidR="0003513C" w:rsidRPr="003B073D" w:rsidRDefault="0003513C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3513C" w:rsidRPr="003B073D" w:rsidRDefault="0003513C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03513C" w:rsidRPr="003B073D" w:rsidRDefault="00C36D12" w:rsidP="00995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Вычитание с переходом через несколько разрядов вида 30 007 – 648</w:t>
            </w:r>
          </w:p>
        </w:tc>
        <w:tc>
          <w:tcPr>
            <w:tcW w:w="1053" w:type="dxa"/>
          </w:tcPr>
          <w:p w:rsidR="0003513C" w:rsidRPr="003B073D" w:rsidRDefault="00C36D12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3513C" w:rsidRPr="003B073D" w:rsidTr="0003513C">
        <w:tc>
          <w:tcPr>
            <w:tcW w:w="1271" w:type="dxa"/>
          </w:tcPr>
          <w:p w:rsidR="0003513C" w:rsidRPr="003B073D" w:rsidRDefault="00C36D12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276" w:type="dxa"/>
          </w:tcPr>
          <w:p w:rsidR="0003513C" w:rsidRPr="003B073D" w:rsidRDefault="0003513C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3513C" w:rsidRPr="003B073D" w:rsidRDefault="0003513C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03513C" w:rsidRPr="003B073D" w:rsidRDefault="00C36D12" w:rsidP="00995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 xml:space="preserve">Решение уравнений вида: </w:t>
            </w:r>
            <w:proofErr w:type="spellStart"/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x</w:t>
            </w:r>
            <w:proofErr w:type="spellEnd"/>
            <w:r w:rsidRPr="003B073D">
              <w:rPr>
                <w:rFonts w:ascii="Times New Roman" w:hAnsi="Times New Roman" w:cs="Times New Roman"/>
                <w:sz w:val="24"/>
                <w:szCs w:val="24"/>
              </w:rPr>
              <w:t xml:space="preserve"> + 15 = 68</w:t>
            </w:r>
            <w:proofErr w:type="gramStart"/>
            <w:r w:rsidRPr="003B073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B073D">
              <w:rPr>
                <w:rFonts w:ascii="Times New Roman" w:hAnsi="Times New Roman" w:cs="Times New Roman"/>
                <w:sz w:val="24"/>
                <w:szCs w:val="24"/>
              </w:rPr>
              <w:t xml:space="preserve"> 2, </w:t>
            </w:r>
            <w:proofErr w:type="spellStart"/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  <w:r w:rsidRPr="003B073D">
              <w:rPr>
                <w:rFonts w:ascii="Times New Roman" w:hAnsi="Times New Roman" w:cs="Times New Roman"/>
                <w:sz w:val="24"/>
                <w:szCs w:val="24"/>
              </w:rPr>
              <w:t xml:space="preserve"> – 34 = 48 : 3, 24 + </w:t>
            </w:r>
            <w:proofErr w:type="spellStart"/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  <w:r w:rsidRPr="003B073D">
              <w:rPr>
                <w:rFonts w:ascii="Times New Roman" w:hAnsi="Times New Roman" w:cs="Times New Roman"/>
                <w:sz w:val="24"/>
                <w:szCs w:val="24"/>
              </w:rPr>
              <w:t xml:space="preserve"> = 79 – 30, 75 – </w:t>
            </w:r>
            <w:proofErr w:type="spellStart"/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  <w:r w:rsidRPr="003B073D">
              <w:rPr>
                <w:rFonts w:ascii="Times New Roman" w:hAnsi="Times New Roman" w:cs="Times New Roman"/>
                <w:sz w:val="24"/>
                <w:szCs w:val="24"/>
              </w:rPr>
              <w:t xml:space="preserve"> = 9 • 7</w:t>
            </w:r>
          </w:p>
        </w:tc>
        <w:tc>
          <w:tcPr>
            <w:tcW w:w="1053" w:type="dxa"/>
          </w:tcPr>
          <w:p w:rsidR="0003513C" w:rsidRPr="003B073D" w:rsidRDefault="00C36D12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3513C" w:rsidRPr="003B073D" w:rsidTr="0003513C">
        <w:tc>
          <w:tcPr>
            <w:tcW w:w="1271" w:type="dxa"/>
          </w:tcPr>
          <w:p w:rsidR="0003513C" w:rsidRPr="003B073D" w:rsidRDefault="00C36D12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276" w:type="dxa"/>
          </w:tcPr>
          <w:p w:rsidR="0003513C" w:rsidRPr="003B073D" w:rsidRDefault="0003513C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3513C" w:rsidRPr="003B073D" w:rsidRDefault="0003513C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03513C" w:rsidRPr="003B073D" w:rsidRDefault="00C36D12" w:rsidP="00995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 xml:space="preserve">Решение уравнений вида: </w:t>
            </w:r>
            <w:proofErr w:type="spellStart"/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x</w:t>
            </w:r>
            <w:proofErr w:type="spellEnd"/>
            <w:r w:rsidRPr="003B073D">
              <w:rPr>
                <w:rFonts w:ascii="Times New Roman" w:hAnsi="Times New Roman" w:cs="Times New Roman"/>
                <w:sz w:val="24"/>
                <w:szCs w:val="24"/>
              </w:rPr>
              <w:t xml:space="preserve"> + 15 = 68</w:t>
            </w:r>
            <w:proofErr w:type="gramStart"/>
            <w:r w:rsidRPr="003B073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B073D">
              <w:rPr>
                <w:rFonts w:ascii="Times New Roman" w:hAnsi="Times New Roman" w:cs="Times New Roman"/>
                <w:sz w:val="24"/>
                <w:szCs w:val="24"/>
              </w:rPr>
              <w:t xml:space="preserve"> 2, </w:t>
            </w:r>
            <w:proofErr w:type="spellStart"/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  <w:r w:rsidRPr="003B073D">
              <w:rPr>
                <w:rFonts w:ascii="Times New Roman" w:hAnsi="Times New Roman" w:cs="Times New Roman"/>
                <w:sz w:val="24"/>
                <w:szCs w:val="24"/>
              </w:rPr>
              <w:t xml:space="preserve"> – 34 = 48 : 3, 24 + </w:t>
            </w:r>
            <w:proofErr w:type="spellStart"/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  <w:r w:rsidRPr="003B073D">
              <w:rPr>
                <w:rFonts w:ascii="Times New Roman" w:hAnsi="Times New Roman" w:cs="Times New Roman"/>
                <w:sz w:val="24"/>
                <w:szCs w:val="24"/>
              </w:rPr>
              <w:t xml:space="preserve"> = 79 – 30, 75 – </w:t>
            </w:r>
            <w:proofErr w:type="spellStart"/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  <w:r w:rsidRPr="003B073D">
              <w:rPr>
                <w:rFonts w:ascii="Times New Roman" w:hAnsi="Times New Roman" w:cs="Times New Roman"/>
                <w:sz w:val="24"/>
                <w:szCs w:val="24"/>
              </w:rPr>
              <w:t xml:space="preserve"> = 9 • 7</w:t>
            </w:r>
          </w:p>
        </w:tc>
        <w:tc>
          <w:tcPr>
            <w:tcW w:w="1053" w:type="dxa"/>
          </w:tcPr>
          <w:p w:rsidR="0003513C" w:rsidRPr="003B073D" w:rsidRDefault="00C36D12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3513C" w:rsidRPr="003B073D" w:rsidTr="0003513C">
        <w:tc>
          <w:tcPr>
            <w:tcW w:w="1271" w:type="dxa"/>
          </w:tcPr>
          <w:p w:rsidR="0003513C" w:rsidRPr="003B073D" w:rsidRDefault="00C36D12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276" w:type="dxa"/>
          </w:tcPr>
          <w:p w:rsidR="0003513C" w:rsidRPr="003B073D" w:rsidRDefault="0003513C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3513C" w:rsidRPr="003B073D" w:rsidRDefault="0003513C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03513C" w:rsidRPr="003B073D" w:rsidRDefault="00C36D12" w:rsidP="00995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Нахождение нескольких долей целого</w:t>
            </w:r>
          </w:p>
        </w:tc>
        <w:tc>
          <w:tcPr>
            <w:tcW w:w="1053" w:type="dxa"/>
          </w:tcPr>
          <w:p w:rsidR="0003513C" w:rsidRPr="003B073D" w:rsidRDefault="00C36D12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3513C" w:rsidRPr="003B073D" w:rsidTr="0003513C">
        <w:tc>
          <w:tcPr>
            <w:tcW w:w="1271" w:type="dxa"/>
          </w:tcPr>
          <w:p w:rsidR="0003513C" w:rsidRPr="003B073D" w:rsidRDefault="00C36D12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276" w:type="dxa"/>
          </w:tcPr>
          <w:p w:rsidR="0003513C" w:rsidRPr="003B073D" w:rsidRDefault="0003513C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3513C" w:rsidRPr="003B073D" w:rsidRDefault="0003513C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03513C" w:rsidRPr="003B073D" w:rsidRDefault="00C36D12" w:rsidP="00995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Нахождение нескольких долей целого</w:t>
            </w:r>
          </w:p>
        </w:tc>
        <w:tc>
          <w:tcPr>
            <w:tcW w:w="1053" w:type="dxa"/>
          </w:tcPr>
          <w:p w:rsidR="0003513C" w:rsidRPr="003B073D" w:rsidRDefault="00C36D12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3513C" w:rsidRPr="003B073D" w:rsidTr="0003513C">
        <w:tc>
          <w:tcPr>
            <w:tcW w:w="1271" w:type="dxa"/>
          </w:tcPr>
          <w:p w:rsidR="0003513C" w:rsidRPr="003B073D" w:rsidRDefault="00C36D12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276" w:type="dxa"/>
          </w:tcPr>
          <w:p w:rsidR="0003513C" w:rsidRPr="003B073D" w:rsidRDefault="0003513C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3513C" w:rsidRPr="003B073D" w:rsidRDefault="0003513C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03513C" w:rsidRPr="003B073D" w:rsidRDefault="00C36D12" w:rsidP="00995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Задачи разных видов</w:t>
            </w:r>
          </w:p>
        </w:tc>
        <w:tc>
          <w:tcPr>
            <w:tcW w:w="1053" w:type="dxa"/>
          </w:tcPr>
          <w:p w:rsidR="0003513C" w:rsidRPr="003B073D" w:rsidRDefault="00C36D12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3513C" w:rsidRPr="003B073D" w:rsidTr="0003513C">
        <w:tc>
          <w:tcPr>
            <w:tcW w:w="1271" w:type="dxa"/>
          </w:tcPr>
          <w:p w:rsidR="0003513C" w:rsidRPr="003B073D" w:rsidRDefault="00C36D12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276" w:type="dxa"/>
          </w:tcPr>
          <w:p w:rsidR="0003513C" w:rsidRPr="003B073D" w:rsidRDefault="0003513C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3513C" w:rsidRPr="003B073D" w:rsidRDefault="0003513C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03513C" w:rsidRPr="003B073D" w:rsidRDefault="00C36D12" w:rsidP="00995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значений величин</w:t>
            </w:r>
          </w:p>
        </w:tc>
        <w:tc>
          <w:tcPr>
            <w:tcW w:w="1053" w:type="dxa"/>
          </w:tcPr>
          <w:p w:rsidR="0003513C" w:rsidRPr="003B073D" w:rsidRDefault="00C36D12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3513C" w:rsidRPr="003B073D" w:rsidTr="0003513C">
        <w:tc>
          <w:tcPr>
            <w:tcW w:w="1271" w:type="dxa"/>
          </w:tcPr>
          <w:p w:rsidR="0003513C" w:rsidRPr="003B073D" w:rsidRDefault="00C36D12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276" w:type="dxa"/>
          </w:tcPr>
          <w:p w:rsidR="0003513C" w:rsidRPr="003B073D" w:rsidRDefault="0003513C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3513C" w:rsidRPr="003B073D" w:rsidRDefault="0003513C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03513C" w:rsidRPr="003B073D" w:rsidRDefault="00C36D12" w:rsidP="00995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Задачи на увеличение (уменьшение) числа на несколько единиц, выраженных в косвенной форме</w:t>
            </w:r>
          </w:p>
        </w:tc>
        <w:tc>
          <w:tcPr>
            <w:tcW w:w="1053" w:type="dxa"/>
          </w:tcPr>
          <w:p w:rsidR="0003513C" w:rsidRPr="003B073D" w:rsidRDefault="00C36D12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3513C" w:rsidRPr="003B073D" w:rsidTr="0003513C">
        <w:tc>
          <w:tcPr>
            <w:tcW w:w="1271" w:type="dxa"/>
          </w:tcPr>
          <w:p w:rsidR="0003513C" w:rsidRPr="003B073D" w:rsidRDefault="00C36D12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276" w:type="dxa"/>
          </w:tcPr>
          <w:p w:rsidR="0003513C" w:rsidRPr="003B073D" w:rsidRDefault="0003513C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3513C" w:rsidRPr="003B073D" w:rsidRDefault="0003513C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03513C" w:rsidRPr="003B073D" w:rsidRDefault="00C36D12" w:rsidP="00995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Что узнали. Чему научились</w:t>
            </w:r>
          </w:p>
        </w:tc>
        <w:tc>
          <w:tcPr>
            <w:tcW w:w="1053" w:type="dxa"/>
          </w:tcPr>
          <w:p w:rsidR="0003513C" w:rsidRPr="003B073D" w:rsidRDefault="00C36D12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3513C" w:rsidRPr="003B073D" w:rsidTr="0003513C">
        <w:tc>
          <w:tcPr>
            <w:tcW w:w="1271" w:type="dxa"/>
          </w:tcPr>
          <w:p w:rsidR="0003513C" w:rsidRPr="003B073D" w:rsidRDefault="00C36D12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47</w:t>
            </w:r>
          </w:p>
        </w:tc>
        <w:tc>
          <w:tcPr>
            <w:tcW w:w="1276" w:type="dxa"/>
          </w:tcPr>
          <w:p w:rsidR="0003513C" w:rsidRPr="003B073D" w:rsidRDefault="0003513C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3513C" w:rsidRPr="003B073D" w:rsidRDefault="0003513C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03513C" w:rsidRPr="003B073D" w:rsidRDefault="00C36D12" w:rsidP="00995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Что узнали. Чему научились</w:t>
            </w:r>
          </w:p>
        </w:tc>
        <w:tc>
          <w:tcPr>
            <w:tcW w:w="1053" w:type="dxa"/>
          </w:tcPr>
          <w:p w:rsidR="0003513C" w:rsidRPr="003B073D" w:rsidRDefault="00C36D12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36D12" w:rsidRPr="003B073D" w:rsidTr="00C67E28">
        <w:tc>
          <w:tcPr>
            <w:tcW w:w="12895" w:type="dxa"/>
            <w:gridSpan w:val="4"/>
          </w:tcPr>
          <w:p w:rsidR="00C36D12" w:rsidRPr="003B073D" w:rsidRDefault="00C36D12" w:rsidP="00C36D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b/>
                <w:sz w:val="24"/>
                <w:szCs w:val="24"/>
              </w:rPr>
              <w:t>Умножение и деление</w:t>
            </w:r>
          </w:p>
        </w:tc>
        <w:tc>
          <w:tcPr>
            <w:tcW w:w="1053" w:type="dxa"/>
          </w:tcPr>
          <w:p w:rsidR="00C36D12" w:rsidRPr="003B073D" w:rsidRDefault="00C36D12" w:rsidP="000351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</w:tr>
      <w:tr w:rsidR="0003513C" w:rsidRPr="003B073D" w:rsidTr="0003513C">
        <w:tc>
          <w:tcPr>
            <w:tcW w:w="1271" w:type="dxa"/>
          </w:tcPr>
          <w:p w:rsidR="0003513C" w:rsidRPr="003B073D" w:rsidRDefault="00C36D12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276" w:type="dxa"/>
          </w:tcPr>
          <w:p w:rsidR="0003513C" w:rsidRPr="003B073D" w:rsidRDefault="0003513C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3513C" w:rsidRPr="003B073D" w:rsidRDefault="0003513C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03513C" w:rsidRPr="003B073D" w:rsidRDefault="0053202A" w:rsidP="00995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 xml:space="preserve">Умножение (повторение </w:t>
            </w:r>
            <w:proofErr w:type="gramStart"/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053" w:type="dxa"/>
          </w:tcPr>
          <w:p w:rsidR="0003513C" w:rsidRPr="003B073D" w:rsidRDefault="00C36D12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3513C" w:rsidRPr="003B073D" w:rsidTr="0003513C">
        <w:tc>
          <w:tcPr>
            <w:tcW w:w="1271" w:type="dxa"/>
          </w:tcPr>
          <w:p w:rsidR="0003513C" w:rsidRPr="003B073D" w:rsidRDefault="00C36D12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276" w:type="dxa"/>
          </w:tcPr>
          <w:p w:rsidR="0003513C" w:rsidRPr="003B073D" w:rsidRDefault="0003513C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3513C" w:rsidRPr="003B073D" w:rsidRDefault="0003513C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03513C" w:rsidRPr="003B073D" w:rsidRDefault="0053202A" w:rsidP="00995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Письменные приёмы умножения</w:t>
            </w:r>
          </w:p>
        </w:tc>
        <w:tc>
          <w:tcPr>
            <w:tcW w:w="1053" w:type="dxa"/>
          </w:tcPr>
          <w:p w:rsidR="0003513C" w:rsidRPr="003B073D" w:rsidRDefault="00C36D12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3513C" w:rsidRPr="003B073D" w:rsidTr="0003513C">
        <w:tc>
          <w:tcPr>
            <w:tcW w:w="1271" w:type="dxa"/>
          </w:tcPr>
          <w:p w:rsidR="0003513C" w:rsidRPr="003B073D" w:rsidRDefault="00C36D12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276" w:type="dxa"/>
          </w:tcPr>
          <w:p w:rsidR="0003513C" w:rsidRPr="003B073D" w:rsidRDefault="0003513C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3513C" w:rsidRPr="003B073D" w:rsidRDefault="0003513C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03513C" w:rsidRPr="003B073D" w:rsidRDefault="0053202A" w:rsidP="00995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Письменные приёмы умножения</w:t>
            </w:r>
          </w:p>
        </w:tc>
        <w:tc>
          <w:tcPr>
            <w:tcW w:w="1053" w:type="dxa"/>
          </w:tcPr>
          <w:p w:rsidR="0003513C" w:rsidRPr="003B073D" w:rsidRDefault="00C36D12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3513C" w:rsidRPr="003B073D" w:rsidTr="0003513C">
        <w:tc>
          <w:tcPr>
            <w:tcW w:w="1271" w:type="dxa"/>
          </w:tcPr>
          <w:p w:rsidR="0003513C" w:rsidRPr="003B073D" w:rsidRDefault="00C36D12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276" w:type="dxa"/>
          </w:tcPr>
          <w:p w:rsidR="0003513C" w:rsidRPr="003B073D" w:rsidRDefault="0003513C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3513C" w:rsidRPr="003B073D" w:rsidRDefault="0003513C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03513C" w:rsidRPr="003B073D" w:rsidRDefault="0053202A" w:rsidP="00995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Умножение чисел, оканчивающихся нулями</w:t>
            </w:r>
          </w:p>
        </w:tc>
        <w:tc>
          <w:tcPr>
            <w:tcW w:w="1053" w:type="dxa"/>
          </w:tcPr>
          <w:p w:rsidR="0003513C" w:rsidRPr="003B073D" w:rsidRDefault="00C36D12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3513C" w:rsidRPr="003B073D" w:rsidTr="0003513C">
        <w:tc>
          <w:tcPr>
            <w:tcW w:w="1271" w:type="dxa"/>
          </w:tcPr>
          <w:p w:rsidR="0003513C" w:rsidRPr="003B073D" w:rsidRDefault="00C36D12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276" w:type="dxa"/>
          </w:tcPr>
          <w:p w:rsidR="0003513C" w:rsidRPr="003B073D" w:rsidRDefault="0003513C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3513C" w:rsidRPr="003B073D" w:rsidRDefault="0003513C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03513C" w:rsidRPr="003B073D" w:rsidRDefault="0053202A" w:rsidP="00995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 xml:space="preserve">Решение уравнений вида </w:t>
            </w:r>
            <w:proofErr w:type="spellStart"/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  <w:r w:rsidRPr="003B073D">
              <w:rPr>
                <w:rFonts w:ascii="Times New Roman" w:hAnsi="Times New Roman" w:cs="Times New Roman"/>
                <w:sz w:val="24"/>
                <w:szCs w:val="24"/>
              </w:rPr>
              <w:t xml:space="preserve"> • 8 = 26 + 70, </w:t>
            </w:r>
            <w:proofErr w:type="spellStart"/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  <w:proofErr w:type="gramStart"/>
            <w:r w:rsidRPr="003B073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B073D">
              <w:rPr>
                <w:rFonts w:ascii="Times New Roman" w:hAnsi="Times New Roman" w:cs="Times New Roman"/>
                <w:sz w:val="24"/>
                <w:szCs w:val="24"/>
              </w:rPr>
              <w:t xml:space="preserve"> 6 = 18 • 5, 80 : </w:t>
            </w:r>
            <w:proofErr w:type="spellStart"/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  <w:r w:rsidRPr="003B073D">
              <w:rPr>
                <w:rFonts w:ascii="Times New Roman" w:hAnsi="Times New Roman" w:cs="Times New Roman"/>
                <w:sz w:val="24"/>
                <w:szCs w:val="24"/>
              </w:rPr>
              <w:t xml:space="preserve"> = 46 – 30</w:t>
            </w:r>
          </w:p>
        </w:tc>
        <w:tc>
          <w:tcPr>
            <w:tcW w:w="1053" w:type="dxa"/>
          </w:tcPr>
          <w:p w:rsidR="0003513C" w:rsidRPr="003B073D" w:rsidRDefault="00C36D12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3513C" w:rsidRPr="003B073D" w:rsidTr="0003513C">
        <w:tc>
          <w:tcPr>
            <w:tcW w:w="1271" w:type="dxa"/>
          </w:tcPr>
          <w:p w:rsidR="0003513C" w:rsidRPr="003B073D" w:rsidRDefault="00C36D12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276" w:type="dxa"/>
          </w:tcPr>
          <w:p w:rsidR="0003513C" w:rsidRPr="003B073D" w:rsidRDefault="0003513C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3513C" w:rsidRPr="003B073D" w:rsidRDefault="0003513C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03513C" w:rsidRPr="003B073D" w:rsidRDefault="0053202A" w:rsidP="00995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 xml:space="preserve">Деление (повторение </w:t>
            </w:r>
            <w:proofErr w:type="gramStart"/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053" w:type="dxa"/>
          </w:tcPr>
          <w:p w:rsidR="0003513C" w:rsidRPr="003B073D" w:rsidRDefault="00C36D12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3513C" w:rsidRPr="003B073D" w:rsidTr="0003513C">
        <w:tc>
          <w:tcPr>
            <w:tcW w:w="1271" w:type="dxa"/>
          </w:tcPr>
          <w:p w:rsidR="0003513C" w:rsidRPr="003B073D" w:rsidRDefault="00C36D12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276" w:type="dxa"/>
          </w:tcPr>
          <w:p w:rsidR="0003513C" w:rsidRPr="003B073D" w:rsidRDefault="0003513C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3513C" w:rsidRPr="003B073D" w:rsidRDefault="0003513C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03513C" w:rsidRPr="003B073D" w:rsidRDefault="0053202A" w:rsidP="00995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 xml:space="preserve">Деление многозначного числа </w:t>
            </w:r>
            <w:proofErr w:type="gramStart"/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3B073D">
              <w:rPr>
                <w:rFonts w:ascii="Times New Roman" w:hAnsi="Times New Roman" w:cs="Times New Roman"/>
                <w:sz w:val="24"/>
                <w:szCs w:val="24"/>
              </w:rPr>
              <w:t xml:space="preserve"> однозначное</w:t>
            </w:r>
          </w:p>
        </w:tc>
        <w:tc>
          <w:tcPr>
            <w:tcW w:w="1053" w:type="dxa"/>
          </w:tcPr>
          <w:p w:rsidR="0003513C" w:rsidRPr="003B073D" w:rsidRDefault="00C36D12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3513C" w:rsidRPr="003B073D" w:rsidTr="0003513C">
        <w:tc>
          <w:tcPr>
            <w:tcW w:w="1271" w:type="dxa"/>
          </w:tcPr>
          <w:p w:rsidR="0003513C" w:rsidRPr="003B073D" w:rsidRDefault="00C36D12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276" w:type="dxa"/>
          </w:tcPr>
          <w:p w:rsidR="0003513C" w:rsidRPr="003B073D" w:rsidRDefault="0003513C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3513C" w:rsidRPr="003B073D" w:rsidRDefault="0003513C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03513C" w:rsidRPr="003B073D" w:rsidRDefault="0053202A" w:rsidP="00995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 xml:space="preserve">Деление многозначного числа </w:t>
            </w:r>
            <w:proofErr w:type="gramStart"/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3B073D">
              <w:rPr>
                <w:rFonts w:ascii="Times New Roman" w:hAnsi="Times New Roman" w:cs="Times New Roman"/>
                <w:sz w:val="24"/>
                <w:szCs w:val="24"/>
              </w:rPr>
              <w:t xml:space="preserve"> однозначное</w:t>
            </w:r>
          </w:p>
        </w:tc>
        <w:tc>
          <w:tcPr>
            <w:tcW w:w="1053" w:type="dxa"/>
          </w:tcPr>
          <w:p w:rsidR="0003513C" w:rsidRPr="003B073D" w:rsidRDefault="00C36D12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3513C" w:rsidRPr="003B073D" w:rsidTr="0003513C">
        <w:tc>
          <w:tcPr>
            <w:tcW w:w="1271" w:type="dxa"/>
          </w:tcPr>
          <w:p w:rsidR="0003513C" w:rsidRPr="003B073D" w:rsidRDefault="00C36D12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276" w:type="dxa"/>
          </w:tcPr>
          <w:p w:rsidR="0003513C" w:rsidRPr="003B073D" w:rsidRDefault="0003513C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3513C" w:rsidRPr="003B073D" w:rsidRDefault="0003513C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03513C" w:rsidRPr="003B073D" w:rsidRDefault="0053202A" w:rsidP="00995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Задачи на увеличение (уменьшение) числа в несколько раз, выраженные в косвенной форме</w:t>
            </w:r>
          </w:p>
        </w:tc>
        <w:tc>
          <w:tcPr>
            <w:tcW w:w="1053" w:type="dxa"/>
          </w:tcPr>
          <w:p w:rsidR="0003513C" w:rsidRPr="003B073D" w:rsidRDefault="00C36D12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3513C" w:rsidRPr="003B073D" w:rsidTr="0003513C">
        <w:tc>
          <w:tcPr>
            <w:tcW w:w="1271" w:type="dxa"/>
          </w:tcPr>
          <w:p w:rsidR="0003513C" w:rsidRPr="003B073D" w:rsidRDefault="00C36D12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276" w:type="dxa"/>
          </w:tcPr>
          <w:p w:rsidR="0003513C" w:rsidRPr="003B073D" w:rsidRDefault="0003513C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3513C" w:rsidRPr="003B073D" w:rsidRDefault="0003513C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03513C" w:rsidRPr="003B073D" w:rsidRDefault="0053202A" w:rsidP="00995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Деление многозначного числа на однозначное (в записи частного — нули)</w:t>
            </w:r>
            <w:proofErr w:type="gramEnd"/>
          </w:p>
        </w:tc>
        <w:tc>
          <w:tcPr>
            <w:tcW w:w="1053" w:type="dxa"/>
          </w:tcPr>
          <w:p w:rsidR="0003513C" w:rsidRPr="003B073D" w:rsidRDefault="00C36D12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3513C" w:rsidRPr="003B073D" w:rsidTr="0003513C">
        <w:tc>
          <w:tcPr>
            <w:tcW w:w="1271" w:type="dxa"/>
          </w:tcPr>
          <w:p w:rsidR="0003513C" w:rsidRPr="003B073D" w:rsidRDefault="00C36D12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276" w:type="dxa"/>
          </w:tcPr>
          <w:p w:rsidR="0003513C" w:rsidRPr="003B073D" w:rsidRDefault="0003513C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3513C" w:rsidRPr="003B073D" w:rsidRDefault="0003513C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03513C" w:rsidRPr="003B073D" w:rsidRDefault="0053202A" w:rsidP="00995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Задачи на пропорциональное деление</w:t>
            </w:r>
          </w:p>
        </w:tc>
        <w:tc>
          <w:tcPr>
            <w:tcW w:w="1053" w:type="dxa"/>
          </w:tcPr>
          <w:p w:rsidR="0003513C" w:rsidRPr="003B073D" w:rsidRDefault="00C36D12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3513C" w:rsidRPr="003B073D" w:rsidTr="0003513C">
        <w:tc>
          <w:tcPr>
            <w:tcW w:w="1271" w:type="dxa"/>
          </w:tcPr>
          <w:p w:rsidR="0003513C" w:rsidRPr="003B073D" w:rsidRDefault="00C36D12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1276" w:type="dxa"/>
          </w:tcPr>
          <w:p w:rsidR="0003513C" w:rsidRPr="003B073D" w:rsidRDefault="0003513C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3513C" w:rsidRPr="003B073D" w:rsidRDefault="0003513C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03513C" w:rsidRPr="003B073D" w:rsidRDefault="0053202A" w:rsidP="00995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Закрепление</w:t>
            </w:r>
          </w:p>
        </w:tc>
        <w:tc>
          <w:tcPr>
            <w:tcW w:w="1053" w:type="dxa"/>
          </w:tcPr>
          <w:p w:rsidR="0003513C" w:rsidRPr="003B073D" w:rsidRDefault="00C36D12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3513C" w:rsidRPr="003B073D" w:rsidTr="0003513C">
        <w:tc>
          <w:tcPr>
            <w:tcW w:w="1271" w:type="dxa"/>
          </w:tcPr>
          <w:p w:rsidR="0003513C" w:rsidRPr="003B073D" w:rsidRDefault="00C36D12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276" w:type="dxa"/>
          </w:tcPr>
          <w:p w:rsidR="0003513C" w:rsidRPr="003B073D" w:rsidRDefault="0003513C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3513C" w:rsidRPr="003B073D" w:rsidRDefault="0003513C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03513C" w:rsidRPr="003B073D" w:rsidRDefault="0053202A" w:rsidP="00995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Закрепление</w:t>
            </w:r>
          </w:p>
        </w:tc>
        <w:tc>
          <w:tcPr>
            <w:tcW w:w="1053" w:type="dxa"/>
          </w:tcPr>
          <w:p w:rsidR="0003513C" w:rsidRPr="003B073D" w:rsidRDefault="00C36D12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3513C" w:rsidRPr="003B073D" w:rsidTr="0003513C">
        <w:tc>
          <w:tcPr>
            <w:tcW w:w="1271" w:type="dxa"/>
          </w:tcPr>
          <w:p w:rsidR="0003513C" w:rsidRPr="003B073D" w:rsidRDefault="00C36D12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276" w:type="dxa"/>
          </w:tcPr>
          <w:p w:rsidR="0003513C" w:rsidRPr="003B073D" w:rsidRDefault="0003513C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3513C" w:rsidRPr="003B073D" w:rsidRDefault="0003513C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03513C" w:rsidRPr="003B073D" w:rsidRDefault="0053202A" w:rsidP="00995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Закрепление</w:t>
            </w:r>
          </w:p>
        </w:tc>
        <w:tc>
          <w:tcPr>
            <w:tcW w:w="1053" w:type="dxa"/>
          </w:tcPr>
          <w:p w:rsidR="0003513C" w:rsidRPr="003B073D" w:rsidRDefault="00C36D12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3513C" w:rsidRPr="003B073D" w:rsidTr="0003513C">
        <w:tc>
          <w:tcPr>
            <w:tcW w:w="1271" w:type="dxa"/>
          </w:tcPr>
          <w:p w:rsidR="0003513C" w:rsidRPr="003B073D" w:rsidRDefault="00C36D12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276" w:type="dxa"/>
          </w:tcPr>
          <w:p w:rsidR="0003513C" w:rsidRPr="003B073D" w:rsidRDefault="0003513C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3513C" w:rsidRPr="003B073D" w:rsidRDefault="0003513C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03513C" w:rsidRPr="003B073D" w:rsidRDefault="0053202A" w:rsidP="00995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Закрепление</w:t>
            </w:r>
          </w:p>
        </w:tc>
        <w:tc>
          <w:tcPr>
            <w:tcW w:w="1053" w:type="dxa"/>
          </w:tcPr>
          <w:p w:rsidR="0003513C" w:rsidRPr="003B073D" w:rsidRDefault="00C36D12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3513C" w:rsidRPr="003B073D" w:rsidTr="0003513C">
        <w:tc>
          <w:tcPr>
            <w:tcW w:w="1271" w:type="dxa"/>
          </w:tcPr>
          <w:p w:rsidR="0003513C" w:rsidRPr="003B073D" w:rsidRDefault="00C36D12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276" w:type="dxa"/>
          </w:tcPr>
          <w:p w:rsidR="0003513C" w:rsidRPr="003B073D" w:rsidRDefault="0003513C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3513C" w:rsidRPr="003B073D" w:rsidRDefault="0003513C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03513C" w:rsidRPr="003B073D" w:rsidRDefault="0053202A" w:rsidP="00995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Что узнали. Чему научились</w:t>
            </w:r>
          </w:p>
        </w:tc>
        <w:tc>
          <w:tcPr>
            <w:tcW w:w="1053" w:type="dxa"/>
          </w:tcPr>
          <w:p w:rsidR="0003513C" w:rsidRPr="003B073D" w:rsidRDefault="00C36D12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3513C" w:rsidRPr="003B073D" w:rsidTr="0003513C">
        <w:tc>
          <w:tcPr>
            <w:tcW w:w="1271" w:type="dxa"/>
          </w:tcPr>
          <w:p w:rsidR="0003513C" w:rsidRPr="003B073D" w:rsidRDefault="00C36D12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276" w:type="dxa"/>
          </w:tcPr>
          <w:p w:rsidR="0003513C" w:rsidRPr="003B073D" w:rsidRDefault="0003513C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3513C" w:rsidRPr="003B073D" w:rsidRDefault="0003513C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03513C" w:rsidRPr="003B073D" w:rsidRDefault="0053202A" w:rsidP="00995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Контроль и учёт знаний</w:t>
            </w:r>
          </w:p>
        </w:tc>
        <w:tc>
          <w:tcPr>
            <w:tcW w:w="1053" w:type="dxa"/>
          </w:tcPr>
          <w:p w:rsidR="0003513C" w:rsidRPr="003B073D" w:rsidRDefault="00C36D12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3202A" w:rsidRPr="003B073D" w:rsidTr="00C67E28">
        <w:tc>
          <w:tcPr>
            <w:tcW w:w="12895" w:type="dxa"/>
            <w:gridSpan w:val="4"/>
          </w:tcPr>
          <w:p w:rsidR="0053202A" w:rsidRPr="003B073D" w:rsidRDefault="0053202A" w:rsidP="005320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b/>
                <w:sz w:val="24"/>
                <w:szCs w:val="24"/>
              </w:rPr>
              <w:t>Третья четверть</w:t>
            </w:r>
          </w:p>
        </w:tc>
        <w:tc>
          <w:tcPr>
            <w:tcW w:w="1053" w:type="dxa"/>
          </w:tcPr>
          <w:p w:rsidR="0053202A" w:rsidRPr="003B073D" w:rsidRDefault="0053202A" w:rsidP="000351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3202A" w:rsidRPr="003B073D" w:rsidTr="00C67E28">
        <w:tc>
          <w:tcPr>
            <w:tcW w:w="12895" w:type="dxa"/>
            <w:gridSpan w:val="4"/>
          </w:tcPr>
          <w:p w:rsidR="0053202A" w:rsidRPr="003B073D" w:rsidRDefault="0053202A" w:rsidP="005320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b/>
                <w:sz w:val="24"/>
                <w:szCs w:val="24"/>
              </w:rPr>
              <w:t>Умножение и деление — продолжение</w:t>
            </w:r>
          </w:p>
        </w:tc>
        <w:tc>
          <w:tcPr>
            <w:tcW w:w="1053" w:type="dxa"/>
          </w:tcPr>
          <w:p w:rsidR="0053202A" w:rsidRPr="003B073D" w:rsidRDefault="0053202A" w:rsidP="000351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</w:p>
        </w:tc>
      </w:tr>
      <w:tr w:rsidR="0003513C" w:rsidRPr="003B073D" w:rsidTr="0003513C">
        <w:tc>
          <w:tcPr>
            <w:tcW w:w="1271" w:type="dxa"/>
          </w:tcPr>
          <w:p w:rsidR="0003513C" w:rsidRPr="003B073D" w:rsidRDefault="00C67E28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276" w:type="dxa"/>
          </w:tcPr>
          <w:p w:rsidR="0003513C" w:rsidRPr="003B073D" w:rsidRDefault="0003513C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3513C" w:rsidRPr="003B073D" w:rsidRDefault="0003513C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03513C" w:rsidRPr="003B073D" w:rsidRDefault="00C67E28" w:rsidP="00995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Задачи на пропорциональное деление</w:t>
            </w:r>
          </w:p>
        </w:tc>
        <w:tc>
          <w:tcPr>
            <w:tcW w:w="1053" w:type="dxa"/>
          </w:tcPr>
          <w:p w:rsidR="0003513C" w:rsidRPr="003B073D" w:rsidRDefault="00C67E28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3513C" w:rsidRPr="003B073D" w:rsidTr="0003513C">
        <w:tc>
          <w:tcPr>
            <w:tcW w:w="1271" w:type="dxa"/>
          </w:tcPr>
          <w:p w:rsidR="0003513C" w:rsidRPr="003B073D" w:rsidRDefault="00C67E28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276" w:type="dxa"/>
          </w:tcPr>
          <w:p w:rsidR="0003513C" w:rsidRPr="003B073D" w:rsidRDefault="0003513C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3513C" w:rsidRPr="003B073D" w:rsidRDefault="0003513C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03513C" w:rsidRPr="003B073D" w:rsidRDefault="00C67E28" w:rsidP="00995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Понятие скорости. Единицы скорости</w:t>
            </w:r>
          </w:p>
        </w:tc>
        <w:tc>
          <w:tcPr>
            <w:tcW w:w="1053" w:type="dxa"/>
          </w:tcPr>
          <w:p w:rsidR="0003513C" w:rsidRPr="003B073D" w:rsidRDefault="00C67E28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3513C" w:rsidRPr="003B073D" w:rsidTr="0003513C">
        <w:tc>
          <w:tcPr>
            <w:tcW w:w="1271" w:type="dxa"/>
          </w:tcPr>
          <w:p w:rsidR="0003513C" w:rsidRPr="003B073D" w:rsidRDefault="00C67E28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1276" w:type="dxa"/>
          </w:tcPr>
          <w:p w:rsidR="0003513C" w:rsidRPr="003B073D" w:rsidRDefault="0003513C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3513C" w:rsidRPr="003B073D" w:rsidRDefault="0003513C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03513C" w:rsidRPr="003B073D" w:rsidRDefault="00C67E28" w:rsidP="00995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Связь между скоростью, временем и расстоянием</w:t>
            </w:r>
          </w:p>
        </w:tc>
        <w:tc>
          <w:tcPr>
            <w:tcW w:w="1053" w:type="dxa"/>
          </w:tcPr>
          <w:p w:rsidR="0003513C" w:rsidRPr="003B073D" w:rsidRDefault="00C67E28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3513C" w:rsidRPr="003B073D" w:rsidTr="0003513C">
        <w:tc>
          <w:tcPr>
            <w:tcW w:w="1271" w:type="dxa"/>
          </w:tcPr>
          <w:p w:rsidR="0003513C" w:rsidRPr="003B073D" w:rsidRDefault="00C67E28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276" w:type="dxa"/>
          </w:tcPr>
          <w:p w:rsidR="0003513C" w:rsidRPr="003B073D" w:rsidRDefault="0003513C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3513C" w:rsidRPr="003B073D" w:rsidRDefault="0003513C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03513C" w:rsidRPr="003B073D" w:rsidRDefault="00C67E28" w:rsidP="00995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Связь между скоростью, временем и расстоянием</w:t>
            </w:r>
          </w:p>
        </w:tc>
        <w:tc>
          <w:tcPr>
            <w:tcW w:w="1053" w:type="dxa"/>
          </w:tcPr>
          <w:p w:rsidR="0003513C" w:rsidRPr="003B073D" w:rsidRDefault="00C67E28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3513C" w:rsidRPr="003B073D" w:rsidTr="0003513C">
        <w:tc>
          <w:tcPr>
            <w:tcW w:w="1271" w:type="dxa"/>
          </w:tcPr>
          <w:p w:rsidR="0003513C" w:rsidRPr="003B073D" w:rsidRDefault="00C67E28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1276" w:type="dxa"/>
          </w:tcPr>
          <w:p w:rsidR="0003513C" w:rsidRPr="003B073D" w:rsidRDefault="0003513C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3513C" w:rsidRPr="003B073D" w:rsidRDefault="0003513C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03513C" w:rsidRPr="003B073D" w:rsidRDefault="00C67E28" w:rsidP="00995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Связь между скоростью, временем и расстоянием</w:t>
            </w:r>
          </w:p>
        </w:tc>
        <w:tc>
          <w:tcPr>
            <w:tcW w:w="1053" w:type="dxa"/>
          </w:tcPr>
          <w:p w:rsidR="0003513C" w:rsidRPr="003B073D" w:rsidRDefault="00C67E28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3513C" w:rsidRPr="003B073D" w:rsidTr="0003513C">
        <w:tc>
          <w:tcPr>
            <w:tcW w:w="1271" w:type="dxa"/>
          </w:tcPr>
          <w:p w:rsidR="0003513C" w:rsidRPr="003B073D" w:rsidRDefault="00C67E28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276" w:type="dxa"/>
          </w:tcPr>
          <w:p w:rsidR="0003513C" w:rsidRPr="003B073D" w:rsidRDefault="0003513C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3513C" w:rsidRPr="003B073D" w:rsidRDefault="0003513C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03513C" w:rsidRPr="003B073D" w:rsidRDefault="00C67E28" w:rsidP="00995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Умножение числа на произведение</w:t>
            </w:r>
          </w:p>
        </w:tc>
        <w:tc>
          <w:tcPr>
            <w:tcW w:w="1053" w:type="dxa"/>
          </w:tcPr>
          <w:p w:rsidR="0003513C" w:rsidRPr="003B073D" w:rsidRDefault="00C67E28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3513C" w:rsidRPr="003B073D" w:rsidTr="0003513C">
        <w:tc>
          <w:tcPr>
            <w:tcW w:w="1271" w:type="dxa"/>
          </w:tcPr>
          <w:p w:rsidR="0003513C" w:rsidRPr="003B073D" w:rsidRDefault="00C67E28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1276" w:type="dxa"/>
          </w:tcPr>
          <w:p w:rsidR="0003513C" w:rsidRPr="003B073D" w:rsidRDefault="0003513C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3513C" w:rsidRPr="003B073D" w:rsidRDefault="0003513C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03513C" w:rsidRPr="003B073D" w:rsidRDefault="00C67E28" w:rsidP="00995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Письменные приёмы умножения вида 243 • 20, 532 • 300</w:t>
            </w:r>
          </w:p>
        </w:tc>
        <w:tc>
          <w:tcPr>
            <w:tcW w:w="1053" w:type="dxa"/>
          </w:tcPr>
          <w:p w:rsidR="0003513C" w:rsidRPr="003B073D" w:rsidRDefault="00C67E28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3513C" w:rsidRPr="003B073D" w:rsidTr="0003513C">
        <w:tc>
          <w:tcPr>
            <w:tcW w:w="1271" w:type="dxa"/>
          </w:tcPr>
          <w:p w:rsidR="0003513C" w:rsidRPr="003B073D" w:rsidRDefault="00C67E28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276" w:type="dxa"/>
          </w:tcPr>
          <w:p w:rsidR="0003513C" w:rsidRPr="003B073D" w:rsidRDefault="0003513C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3513C" w:rsidRPr="003B073D" w:rsidRDefault="0003513C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03513C" w:rsidRPr="003B073D" w:rsidRDefault="00C67E28" w:rsidP="00995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Письменные приёмы умножения вида 243 • 20, 532 • 300</w:t>
            </w:r>
          </w:p>
        </w:tc>
        <w:tc>
          <w:tcPr>
            <w:tcW w:w="1053" w:type="dxa"/>
          </w:tcPr>
          <w:p w:rsidR="0003513C" w:rsidRPr="003B073D" w:rsidRDefault="00C67E28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3513C" w:rsidRPr="003B073D" w:rsidTr="0003513C">
        <w:tc>
          <w:tcPr>
            <w:tcW w:w="1271" w:type="dxa"/>
          </w:tcPr>
          <w:p w:rsidR="0003513C" w:rsidRPr="003B073D" w:rsidRDefault="00C67E28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1276" w:type="dxa"/>
          </w:tcPr>
          <w:p w:rsidR="0003513C" w:rsidRPr="003B073D" w:rsidRDefault="0003513C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3513C" w:rsidRPr="003B073D" w:rsidRDefault="0003513C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03513C" w:rsidRPr="003B073D" w:rsidRDefault="00C67E28" w:rsidP="00C67E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Письменное умножение двух чисел, оканчивающихся нулями</w:t>
            </w:r>
          </w:p>
        </w:tc>
        <w:tc>
          <w:tcPr>
            <w:tcW w:w="1053" w:type="dxa"/>
          </w:tcPr>
          <w:p w:rsidR="0003513C" w:rsidRPr="003B073D" w:rsidRDefault="00C67E28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3513C" w:rsidRPr="003B073D" w:rsidTr="0003513C">
        <w:tc>
          <w:tcPr>
            <w:tcW w:w="1271" w:type="dxa"/>
          </w:tcPr>
          <w:p w:rsidR="0003513C" w:rsidRPr="003B073D" w:rsidRDefault="00C67E28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74</w:t>
            </w:r>
          </w:p>
        </w:tc>
        <w:tc>
          <w:tcPr>
            <w:tcW w:w="1276" w:type="dxa"/>
          </w:tcPr>
          <w:p w:rsidR="0003513C" w:rsidRPr="003B073D" w:rsidRDefault="0003513C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3513C" w:rsidRPr="003B073D" w:rsidRDefault="0003513C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03513C" w:rsidRPr="003B073D" w:rsidRDefault="00C67E28" w:rsidP="00995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Задачи на встречное движение</w:t>
            </w:r>
          </w:p>
        </w:tc>
        <w:tc>
          <w:tcPr>
            <w:tcW w:w="1053" w:type="dxa"/>
          </w:tcPr>
          <w:p w:rsidR="0003513C" w:rsidRPr="003B073D" w:rsidRDefault="00C67E28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3513C" w:rsidRPr="003B073D" w:rsidTr="0003513C">
        <w:tc>
          <w:tcPr>
            <w:tcW w:w="1271" w:type="dxa"/>
          </w:tcPr>
          <w:p w:rsidR="0003513C" w:rsidRPr="003B073D" w:rsidRDefault="00C67E28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276" w:type="dxa"/>
          </w:tcPr>
          <w:p w:rsidR="0003513C" w:rsidRPr="003B073D" w:rsidRDefault="0003513C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3513C" w:rsidRPr="003B073D" w:rsidRDefault="0003513C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03513C" w:rsidRPr="003B073D" w:rsidRDefault="00C67E28" w:rsidP="00995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Перестановка и группировка множителей</w:t>
            </w:r>
          </w:p>
        </w:tc>
        <w:tc>
          <w:tcPr>
            <w:tcW w:w="1053" w:type="dxa"/>
          </w:tcPr>
          <w:p w:rsidR="0003513C" w:rsidRPr="003B073D" w:rsidRDefault="00C67E28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3513C" w:rsidRPr="003B073D" w:rsidTr="0003513C">
        <w:tc>
          <w:tcPr>
            <w:tcW w:w="1271" w:type="dxa"/>
          </w:tcPr>
          <w:p w:rsidR="0003513C" w:rsidRPr="003B073D" w:rsidRDefault="00C67E28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1276" w:type="dxa"/>
          </w:tcPr>
          <w:p w:rsidR="0003513C" w:rsidRPr="003B073D" w:rsidRDefault="0003513C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3513C" w:rsidRPr="003B073D" w:rsidRDefault="0003513C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03513C" w:rsidRPr="003B073D" w:rsidRDefault="00C67E28" w:rsidP="00995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Что узнали. Чему научились</w:t>
            </w:r>
          </w:p>
        </w:tc>
        <w:tc>
          <w:tcPr>
            <w:tcW w:w="1053" w:type="dxa"/>
          </w:tcPr>
          <w:p w:rsidR="0003513C" w:rsidRPr="003B073D" w:rsidRDefault="00C67E28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3513C" w:rsidRPr="003B073D" w:rsidTr="0003513C">
        <w:tc>
          <w:tcPr>
            <w:tcW w:w="1271" w:type="dxa"/>
          </w:tcPr>
          <w:p w:rsidR="0003513C" w:rsidRPr="003B073D" w:rsidRDefault="00C67E28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1276" w:type="dxa"/>
          </w:tcPr>
          <w:p w:rsidR="0003513C" w:rsidRPr="003B073D" w:rsidRDefault="0003513C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3513C" w:rsidRPr="003B073D" w:rsidRDefault="0003513C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03513C" w:rsidRPr="003B073D" w:rsidRDefault="00C67E28" w:rsidP="00995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Что узнали. Чему научились</w:t>
            </w:r>
          </w:p>
        </w:tc>
        <w:tc>
          <w:tcPr>
            <w:tcW w:w="1053" w:type="dxa"/>
          </w:tcPr>
          <w:p w:rsidR="0003513C" w:rsidRPr="003B073D" w:rsidRDefault="00C67E28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3513C" w:rsidRPr="003B073D" w:rsidTr="0003513C">
        <w:tc>
          <w:tcPr>
            <w:tcW w:w="1271" w:type="dxa"/>
          </w:tcPr>
          <w:p w:rsidR="0003513C" w:rsidRPr="003B073D" w:rsidRDefault="00C67E28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1276" w:type="dxa"/>
          </w:tcPr>
          <w:p w:rsidR="0003513C" w:rsidRPr="003B073D" w:rsidRDefault="0003513C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3513C" w:rsidRPr="003B073D" w:rsidRDefault="0003513C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03513C" w:rsidRPr="003B073D" w:rsidRDefault="00C67E28" w:rsidP="00995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Что узнали. Чему научились</w:t>
            </w:r>
          </w:p>
        </w:tc>
        <w:tc>
          <w:tcPr>
            <w:tcW w:w="1053" w:type="dxa"/>
          </w:tcPr>
          <w:p w:rsidR="0003513C" w:rsidRPr="003B073D" w:rsidRDefault="00C67E28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3513C" w:rsidRPr="003B073D" w:rsidTr="0003513C">
        <w:tc>
          <w:tcPr>
            <w:tcW w:w="1271" w:type="dxa"/>
          </w:tcPr>
          <w:p w:rsidR="0003513C" w:rsidRPr="003B073D" w:rsidRDefault="00C67E28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1276" w:type="dxa"/>
          </w:tcPr>
          <w:p w:rsidR="0003513C" w:rsidRPr="003B073D" w:rsidRDefault="0003513C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3513C" w:rsidRPr="003B073D" w:rsidRDefault="0003513C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03513C" w:rsidRPr="003B073D" w:rsidRDefault="00C67E28" w:rsidP="00995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Деление числа на произведение</w:t>
            </w:r>
          </w:p>
        </w:tc>
        <w:tc>
          <w:tcPr>
            <w:tcW w:w="1053" w:type="dxa"/>
          </w:tcPr>
          <w:p w:rsidR="0003513C" w:rsidRPr="003B073D" w:rsidRDefault="00C67E28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3513C" w:rsidRPr="003B073D" w:rsidTr="0003513C">
        <w:tc>
          <w:tcPr>
            <w:tcW w:w="1271" w:type="dxa"/>
          </w:tcPr>
          <w:p w:rsidR="0003513C" w:rsidRPr="003B073D" w:rsidRDefault="00C67E28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276" w:type="dxa"/>
          </w:tcPr>
          <w:p w:rsidR="0003513C" w:rsidRPr="003B073D" w:rsidRDefault="0003513C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3513C" w:rsidRPr="003B073D" w:rsidRDefault="0003513C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03513C" w:rsidRPr="003B073D" w:rsidRDefault="00C67E28" w:rsidP="00995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Деление числа на произведение</w:t>
            </w:r>
          </w:p>
        </w:tc>
        <w:tc>
          <w:tcPr>
            <w:tcW w:w="1053" w:type="dxa"/>
          </w:tcPr>
          <w:p w:rsidR="0003513C" w:rsidRPr="003B073D" w:rsidRDefault="00C67E28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3513C" w:rsidRPr="003B073D" w:rsidTr="0003513C">
        <w:tc>
          <w:tcPr>
            <w:tcW w:w="1271" w:type="dxa"/>
          </w:tcPr>
          <w:p w:rsidR="0003513C" w:rsidRPr="003B073D" w:rsidRDefault="00C67E28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1276" w:type="dxa"/>
          </w:tcPr>
          <w:p w:rsidR="0003513C" w:rsidRPr="003B073D" w:rsidRDefault="0003513C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3513C" w:rsidRPr="003B073D" w:rsidRDefault="0003513C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03513C" w:rsidRPr="003B073D" w:rsidRDefault="00C67E28" w:rsidP="00995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Деление с остатком на 10, на 100, на 1 000</w:t>
            </w:r>
          </w:p>
        </w:tc>
        <w:tc>
          <w:tcPr>
            <w:tcW w:w="1053" w:type="dxa"/>
          </w:tcPr>
          <w:p w:rsidR="0003513C" w:rsidRPr="003B073D" w:rsidRDefault="00C67E28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3513C" w:rsidRPr="003B073D" w:rsidTr="0003513C">
        <w:tc>
          <w:tcPr>
            <w:tcW w:w="1271" w:type="dxa"/>
          </w:tcPr>
          <w:p w:rsidR="0003513C" w:rsidRPr="003B073D" w:rsidRDefault="00C67E28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1276" w:type="dxa"/>
          </w:tcPr>
          <w:p w:rsidR="0003513C" w:rsidRPr="003B073D" w:rsidRDefault="0003513C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3513C" w:rsidRPr="003B073D" w:rsidRDefault="0003513C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03513C" w:rsidRPr="003B073D" w:rsidRDefault="00C67E28" w:rsidP="00995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Задачи на нахождение четвёртого пропорционального, решаемые способом отношений</w:t>
            </w:r>
          </w:p>
        </w:tc>
        <w:tc>
          <w:tcPr>
            <w:tcW w:w="1053" w:type="dxa"/>
          </w:tcPr>
          <w:p w:rsidR="0003513C" w:rsidRPr="003B073D" w:rsidRDefault="00C67E28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3513C" w:rsidRPr="003B073D" w:rsidTr="0003513C">
        <w:tc>
          <w:tcPr>
            <w:tcW w:w="1271" w:type="dxa"/>
          </w:tcPr>
          <w:p w:rsidR="0003513C" w:rsidRPr="003B073D" w:rsidRDefault="00C67E28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1276" w:type="dxa"/>
          </w:tcPr>
          <w:p w:rsidR="0003513C" w:rsidRPr="003B073D" w:rsidRDefault="0003513C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3513C" w:rsidRPr="003B073D" w:rsidRDefault="0003513C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03513C" w:rsidRPr="003B073D" w:rsidRDefault="00C67E28" w:rsidP="00995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Письменное деление на число, оканчивающееся нулями</w:t>
            </w:r>
          </w:p>
        </w:tc>
        <w:tc>
          <w:tcPr>
            <w:tcW w:w="1053" w:type="dxa"/>
          </w:tcPr>
          <w:p w:rsidR="0003513C" w:rsidRPr="003B073D" w:rsidRDefault="00C67E28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3513C" w:rsidRPr="003B073D" w:rsidTr="0003513C">
        <w:tc>
          <w:tcPr>
            <w:tcW w:w="1271" w:type="dxa"/>
          </w:tcPr>
          <w:p w:rsidR="0003513C" w:rsidRPr="003B073D" w:rsidRDefault="00C67E28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1276" w:type="dxa"/>
          </w:tcPr>
          <w:p w:rsidR="0003513C" w:rsidRPr="003B073D" w:rsidRDefault="0003513C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3513C" w:rsidRPr="003B073D" w:rsidRDefault="0003513C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03513C" w:rsidRPr="003B073D" w:rsidRDefault="00C67E28" w:rsidP="00995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Письменное деление на число, оканчивающееся нулями</w:t>
            </w:r>
          </w:p>
        </w:tc>
        <w:tc>
          <w:tcPr>
            <w:tcW w:w="1053" w:type="dxa"/>
          </w:tcPr>
          <w:p w:rsidR="0003513C" w:rsidRPr="003B073D" w:rsidRDefault="00C67E28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3513C" w:rsidRPr="003B073D" w:rsidTr="0003513C">
        <w:tc>
          <w:tcPr>
            <w:tcW w:w="1271" w:type="dxa"/>
          </w:tcPr>
          <w:p w:rsidR="0003513C" w:rsidRPr="003B073D" w:rsidRDefault="00C67E28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1276" w:type="dxa"/>
          </w:tcPr>
          <w:p w:rsidR="0003513C" w:rsidRPr="003B073D" w:rsidRDefault="0003513C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3513C" w:rsidRPr="003B073D" w:rsidRDefault="0003513C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03513C" w:rsidRPr="003B073D" w:rsidRDefault="00C67E28" w:rsidP="00995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Письменное деление на число, оканчивающееся нулями</w:t>
            </w:r>
          </w:p>
        </w:tc>
        <w:tc>
          <w:tcPr>
            <w:tcW w:w="1053" w:type="dxa"/>
          </w:tcPr>
          <w:p w:rsidR="0003513C" w:rsidRPr="003B073D" w:rsidRDefault="00C67E28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3513C" w:rsidRPr="003B073D" w:rsidTr="0003513C">
        <w:tc>
          <w:tcPr>
            <w:tcW w:w="1271" w:type="dxa"/>
          </w:tcPr>
          <w:p w:rsidR="0003513C" w:rsidRPr="003B073D" w:rsidRDefault="00C67E28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1276" w:type="dxa"/>
          </w:tcPr>
          <w:p w:rsidR="0003513C" w:rsidRPr="003B073D" w:rsidRDefault="0003513C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3513C" w:rsidRPr="003B073D" w:rsidRDefault="0003513C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03513C" w:rsidRPr="003B073D" w:rsidRDefault="00C67E28" w:rsidP="00995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Письменное деление на число, оканчивающееся нулями</w:t>
            </w:r>
          </w:p>
        </w:tc>
        <w:tc>
          <w:tcPr>
            <w:tcW w:w="1053" w:type="dxa"/>
          </w:tcPr>
          <w:p w:rsidR="0003513C" w:rsidRPr="003B073D" w:rsidRDefault="00C67E28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3513C" w:rsidRPr="003B073D" w:rsidTr="0003513C">
        <w:tc>
          <w:tcPr>
            <w:tcW w:w="1271" w:type="dxa"/>
          </w:tcPr>
          <w:p w:rsidR="0003513C" w:rsidRPr="003B073D" w:rsidRDefault="00C67E28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1276" w:type="dxa"/>
          </w:tcPr>
          <w:p w:rsidR="0003513C" w:rsidRPr="003B073D" w:rsidRDefault="0003513C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3513C" w:rsidRPr="003B073D" w:rsidRDefault="0003513C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03513C" w:rsidRPr="003B073D" w:rsidRDefault="00C67E28" w:rsidP="00995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Задачи на движение в противоположных направлениях</w:t>
            </w:r>
          </w:p>
        </w:tc>
        <w:tc>
          <w:tcPr>
            <w:tcW w:w="1053" w:type="dxa"/>
          </w:tcPr>
          <w:p w:rsidR="0003513C" w:rsidRPr="003B073D" w:rsidRDefault="00C67E28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3513C" w:rsidRPr="003B073D" w:rsidTr="0003513C">
        <w:tc>
          <w:tcPr>
            <w:tcW w:w="1271" w:type="dxa"/>
          </w:tcPr>
          <w:p w:rsidR="0003513C" w:rsidRPr="003B073D" w:rsidRDefault="00C67E28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1276" w:type="dxa"/>
          </w:tcPr>
          <w:p w:rsidR="0003513C" w:rsidRPr="003B073D" w:rsidRDefault="0003513C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3513C" w:rsidRPr="003B073D" w:rsidRDefault="0003513C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03513C" w:rsidRPr="003B073D" w:rsidRDefault="00C67E28" w:rsidP="00995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Задачи на движение в противоположных направлениях</w:t>
            </w:r>
          </w:p>
        </w:tc>
        <w:tc>
          <w:tcPr>
            <w:tcW w:w="1053" w:type="dxa"/>
          </w:tcPr>
          <w:p w:rsidR="0003513C" w:rsidRPr="003B073D" w:rsidRDefault="00C67E28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3513C" w:rsidRPr="003B073D" w:rsidTr="0003513C">
        <w:tc>
          <w:tcPr>
            <w:tcW w:w="1271" w:type="dxa"/>
          </w:tcPr>
          <w:p w:rsidR="0003513C" w:rsidRPr="003B073D" w:rsidRDefault="00C67E28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1276" w:type="dxa"/>
          </w:tcPr>
          <w:p w:rsidR="0003513C" w:rsidRPr="003B073D" w:rsidRDefault="0003513C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3513C" w:rsidRPr="003B073D" w:rsidRDefault="0003513C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C67E28" w:rsidRPr="003B073D" w:rsidRDefault="00C67E28" w:rsidP="00C67E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Что узнали. Чему научились</w:t>
            </w:r>
          </w:p>
          <w:p w:rsidR="0003513C" w:rsidRPr="003B073D" w:rsidRDefault="00C67E28" w:rsidP="00C67E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Знакомство с проектом «Составляем сборник математических задач и заданий»</w:t>
            </w:r>
          </w:p>
        </w:tc>
        <w:tc>
          <w:tcPr>
            <w:tcW w:w="1053" w:type="dxa"/>
          </w:tcPr>
          <w:p w:rsidR="0003513C" w:rsidRPr="003B073D" w:rsidRDefault="00C67E28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3513C" w:rsidRPr="003B073D" w:rsidTr="0003513C">
        <w:tc>
          <w:tcPr>
            <w:tcW w:w="1271" w:type="dxa"/>
          </w:tcPr>
          <w:p w:rsidR="0003513C" w:rsidRPr="003B073D" w:rsidRDefault="00C67E28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276" w:type="dxa"/>
          </w:tcPr>
          <w:p w:rsidR="0003513C" w:rsidRPr="003B073D" w:rsidRDefault="0003513C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3513C" w:rsidRPr="003B073D" w:rsidRDefault="0003513C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C67E28" w:rsidRPr="003B073D" w:rsidRDefault="00C67E28" w:rsidP="00C67E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Что узнали. Чему научились</w:t>
            </w:r>
          </w:p>
          <w:p w:rsidR="0003513C" w:rsidRPr="003B073D" w:rsidRDefault="00C67E28" w:rsidP="00C67E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Знакомство с проектом «Составляем сборник математических задач и заданий»</w:t>
            </w:r>
          </w:p>
        </w:tc>
        <w:tc>
          <w:tcPr>
            <w:tcW w:w="1053" w:type="dxa"/>
          </w:tcPr>
          <w:p w:rsidR="0003513C" w:rsidRPr="003B073D" w:rsidRDefault="00C67E28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3513C" w:rsidRPr="003B073D" w:rsidTr="0003513C">
        <w:tc>
          <w:tcPr>
            <w:tcW w:w="1271" w:type="dxa"/>
          </w:tcPr>
          <w:p w:rsidR="0003513C" w:rsidRPr="003B073D" w:rsidRDefault="00C67E28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1276" w:type="dxa"/>
          </w:tcPr>
          <w:p w:rsidR="0003513C" w:rsidRPr="003B073D" w:rsidRDefault="0003513C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3513C" w:rsidRPr="003B073D" w:rsidRDefault="0003513C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03513C" w:rsidRPr="003B073D" w:rsidRDefault="00C67E28" w:rsidP="00995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Умножение числа на сумму</w:t>
            </w:r>
          </w:p>
        </w:tc>
        <w:tc>
          <w:tcPr>
            <w:tcW w:w="1053" w:type="dxa"/>
          </w:tcPr>
          <w:p w:rsidR="0003513C" w:rsidRPr="003B073D" w:rsidRDefault="00C67E28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3513C" w:rsidRPr="003B073D" w:rsidTr="0003513C">
        <w:tc>
          <w:tcPr>
            <w:tcW w:w="1271" w:type="dxa"/>
          </w:tcPr>
          <w:p w:rsidR="0003513C" w:rsidRPr="003B073D" w:rsidRDefault="00C67E28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1276" w:type="dxa"/>
          </w:tcPr>
          <w:p w:rsidR="0003513C" w:rsidRPr="003B073D" w:rsidRDefault="0003513C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3513C" w:rsidRPr="003B073D" w:rsidRDefault="0003513C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03513C" w:rsidRPr="003B073D" w:rsidRDefault="00C67E28" w:rsidP="00995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Устные приёмы умножения вида 12 • 15, 40 • 32</w:t>
            </w:r>
          </w:p>
        </w:tc>
        <w:tc>
          <w:tcPr>
            <w:tcW w:w="1053" w:type="dxa"/>
          </w:tcPr>
          <w:p w:rsidR="0003513C" w:rsidRPr="003B073D" w:rsidRDefault="00C67E28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3513C" w:rsidRPr="003B073D" w:rsidTr="0003513C">
        <w:tc>
          <w:tcPr>
            <w:tcW w:w="1271" w:type="dxa"/>
          </w:tcPr>
          <w:p w:rsidR="0003513C" w:rsidRPr="003B073D" w:rsidRDefault="00C67E28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1276" w:type="dxa"/>
          </w:tcPr>
          <w:p w:rsidR="0003513C" w:rsidRPr="003B073D" w:rsidRDefault="0003513C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3513C" w:rsidRPr="003B073D" w:rsidRDefault="0003513C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03513C" w:rsidRPr="003B073D" w:rsidRDefault="00C67E28" w:rsidP="00995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Алгоритм письменного умножения на двузначное число</w:t>
            </w:r>
          </w:p>
        </w:tc>
        <w:tc>
          <w:tcPr>
            <w:tcW w:w="1053" w:type="dxa"/>
          </w:tcPr>
          <w:p w:rsidR="0003513C" w:rsidRPr="003B073D" w:rsidRDefault="00C67E28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3513C" w:rsidRPr="003B073D" w:rsidTr="0003513C">
        <w:tc>
          <w:tcPr>
            <w:tcW w:w="1271" w:type="dxa"/>
          </w:tcPr>
          <w:p w:rsidR="0003513C" w:rsidRPr="003B073D" w:rsidRDefault="00C67E28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1276" w:type="dxa"/>
          </w:tcPr>
          <w:p w:rsidR="0003513C" w:rsidRPr="003B073D" w:rsidRDefault="0003513C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3513C" w:rsidRPr="003B073D" w:rsidRDefault="0003513C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03513C" w:rsidRPr="003B073D" w:rsidRDefault="00C67E28" w:rsidP="00995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Алгоритм письменного умножения на двузначное число</w:t>
            </w:r>
          </w:p>
        </w:tc>
        <w:tc>
          <w:tcPr>
            <w:tcW w:w="1053" w:type="dxa"/>
          </w:tcPr>
          <w:p w:rsidR="0003513C" w:rsidRPr="003B073D" w:rsidRDefault="00C67E28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3513C" w:rsidRPr="003B073D" w:rsidTr="0003513C">
        <w:tc>
          <w:tcPr>
            <w:tcW w:w="1271" w:type="dxa"/>
          </w:tcPr>
          <w:p w:rsidR="0003513C" w:rsidRPr="003B073D" w:rsidRDefault="00C67E28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1276" w:type="dxa"/>
          </w:tcPr>
          <w:p w:rsidR="0003513C" w:rsidRPr="003B073D" w:rsidRDefault="0003513C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3513C" w:rsidRPr="003B073D" w:rsidRDefault="0003513C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03513C" w:rsidRPr="003B073D" w:rsidRDefault="00C67E28" w:rsidP="00995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Задачи на нахождение неизвестных по двум разностям</w:t>
            </w:r>
          </w:p>
        </w:tc>
        <w:tc>
          <w:tcPr>
            <w:tcW w:w="1053" w:type="dxa"/>
          </w:tcPr>
          <w:p w:rsidR="0003513C" w:rsidRPr="003B073D" w:rsidRDefault="00C67E28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3513C" w:rsidRPr="003B073D" w:rsidTr="0003513C">
        <w:tc>
          <w:tcPr>
            <w:tcW w:w="1271" w:type="dxa"/>
          </w:tcPr>
          <w:p w:rsidR="0003513C" w:rsidRPr="003B073D" w:rsidRDefault="00C67E28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1276" w:type="dxa"/>
          </w:tcPr>
          <w:p w:rsidR="0003513C" w:rsidRPr="003B073D" w:rsidRDefault="0003513C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3513C" w:rsidRPr="003B073D" w:rsidRDefault="0003513C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03513C" w:rsidRPr="003B073D" w:rsidRDefault="00C67E28" w:rsidP="00995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Закрепление.</w:t>
            </w:r>
          </w:p>
        </w:tc>
        <w:tc>
          <w:tcPr>
            <w:tcW w:w="1053" w:type="dxa"/>
          </w:tcPr>
          <w:p w:rsidR="0003513C" w:rsidRPr="003B073D" w:rsidRDefault="00C67E28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3513C" w:rsidRPr="003B073D" w:rsidTr="0003513C">
        <w:tc>
          <w:tcPr>
            <w:tcW w:w="1271" w:type="dxa"/>
          </w:tcPr>
          <w:p w:rsidR="0003513C" w:rsidRPr="003B073D" w:rsidRDefault="00C67E28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1276" w:type="dxa"/>
          </w:tcPr>
          <w:p w:rsidR="0003513C" w:rsidRPr="003B073D" w:rsidRDefault="0003513C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3513C" w:rsidRPr="003B073D" w:rsidRDefault="0003513C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03513C" w:rsidRPr="003B073D" w:rsidRDefault="00C67E28" w:rsidP="00995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Умножение на трёхзначное число</w:t>
            </w:r>
          </w:p>
        </w:tc>
        <w:tc>
          <w:tcPr>
            <w:tcW w:w="1053" w:type="dxa"/>
          </w:tcPr>
          <w:p w:rsidR="0003513C" w:rsidRPr="003B073D" w:rsidRDefault="00C67E28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3513C" w:rsidRPr="003B073D" w:rsidTr="0003513C">
        <w:tc>
          <w:tcPr>
            <w:tcW w:w="1271" w:type="dxa"/>
          </w:tcPr>
          <w:p w:rsidR="0003513C" w:rsidRPr="003B073D" w:rsidRDefault="00C67E28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1276" w:type="dxa"/>
          </w:tcPr>
          <w:p w:rsidR="0003513C" w:rsidRPr="003B073D" w:rsidRDefault="0003513C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3513C" w:rsidRPr="003B073D" w:rsidRDefault="0003513C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03513C" w:rsidRPr="003B073D" w:rsidRDefault="00C67E28" w:rsidP="00995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Умножение на трёхзначное число</w:t>
            </w:r>
          </w:p>
        </w:tc>
        <w:tc>
          <w:tcPr>
            <w:tcW w:w="1053" w:type="dxa"/>
          </w:tcPr>
          <w:p w:rsidR="0003513C" w:rsidRPr="003B073D" w:rsidRDefault="00C67E28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3513C" w:rsidRPr="003B073D" w:rsidTr="0003513C">
        <w:tc>
          <w:tcPr>
            <w:tcW w:w="1271" w:type="dxa"/>
          </w:tcPr>
          <w:p w:rsidR="0003513C" w:rsidRPr="003B073D" w:rsidRDefault="00C67E28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1276" w:type="dxa"/>
          </w:tcPr>
          <w:p w:rsidR="0003513C" w:rsidRPr="003B073D" w:rsidRDefault="0003513C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3513C" w:rsidRPr="003B073D" w:rsidRDefault="0003513C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03513C" w:rsidRPr="003B073D" w:rsidRDefault="00C67E28" w:rsidP="00995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Закрепление.</w:t>
            </w:r>
          </w:p>
        </w:tc>
        <w:tc>
          <w:tcPr>
            <w:tcW w:w="1053" w:type="dxa"/>
          </w:tcPr>
          <w:p w:rsidR="0003513C" w:rsidRPr="003B073D" w:rsidRDefault="00C67E28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3513C" w:rsidRPr="003B073D" w:rsidTr="0003513C">
        <w:tc>
          <w:tcPr>
            <w:tcW w:w="1271" w:type="dxa"/>
          </w:tcPr>
          <w:p w:rsidR="0003513C" w:rsidRPr="003B073D" w:rsidRDefault="00C67E28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</w:tcPr>
          <w:p w:rsidR="0003513C" w:rsidRPr="003B073D" w:rsidRDefault="0003513C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3513C" w:rsidRPr="003B073D" w:rsidRDefault="0003513C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03513C" w:rsidRPr="003B073D" w:rsidRDefault="00C67E28" w:rsidP="00995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Закрепление.</w:t>
            </w:r>
          </w:p>
        </w:tc>
        <w:tc>
          <w:tcPr>
            <w:tcW w:w="1053" w:type="dxa"/>
          </w:tcPr>
          <w:p w:rsidR="0003513C" w:rsidRPr="003B073D" w:rsidRDefault="00C67E28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3513C" w:rsidRPr="003B073D" w:rsidTr="0003513C">
        <w:tc>
          <w:tcPr>
            <w:tcW w:w="1271" w:type="dxa"/>
          </w:tcPr>
          <w:p w:rsidR="0003513C" w:rsidRPr="003B073D" w:rsidRDefault="00C67E28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1276" w:type="dxa"/>
          </w:tcPr>
          <w:p w:rsidR="0003513C" w:rsidRPr="003B073D" w:rsidRDefault="0003513C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3513C" w:rsidRPr="003B073D" w:rsidRDefault="0003513C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03513C" w:rsidRPr="003B073D" w:rsidRDefault="00C67E28" w:rsidP="00995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Что узнали. Чему научились</w:t>
            </w:r>
          </w:p>
        </w:tc>
        <w:tc>
          <w:tcPr>
            <w:tcW w:w="1053" w:type="dxa"/>
          </w:tcPr>
          <w:p w:rsidR="0003513C" w:rsidRPr="003B073D" w:rsidRDefault="00C67E28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3513C" w:rsidRPr="003B073D" w:rsidTr="0003513C">
        <w:tc>
          <w:tcPr>
            <w:tcW w:w="1271" w:type="dxa"/>
          </w:tcPr>
          <w:p w:rsidR="0003513C" w:rsidRPr="003B073D" w:rsidRDefault="00C67E28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102</w:t>
            </w:r>
          </w:p>
        </w:tc>
        <w:tc>
          <w:tcPr>
            <w:tcW w:w="1276" w:type="dxa"/>
          </w:tcPr>
          <w:p w:rsidR="0003513C" w:rsidRPr="003B073D" w:rsidRDefault="0003513C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3513C" w:rsidRPr="003B073D" w:rsidRDefault="0003513C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03513C" w:rsidRPr="003B073D" w:rsidRDefault="00C67E28" w:rsidP="00995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Что узнали. Чему научились</w:t>
            </w:r>
          </w:p>
        </w:tc>
        <w:tc>
          <w:tcPr>
            <w:tcW w:w="1053" w:type="dxa"/>
          </w:tcPr>
          <w:p w:rsidR="0003513C" w:rsidRPr="003B073D" w:rsidRDefault="00C67E28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3513C" w:rsidRPr="003B073D" w:rsidTr="0003513C">
        <w:tc>
          <w:tcPr>
            <w:tcW w:w="1271" w:type="dxa"/>
          </w:tcPr>
          <w:p w:rsidR="0003513C" w:rsidRPr="003B073D" w:rsidRDefault="00C67E28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1276" w:type="dxa"/>
          </w:tcPr>
          <w:p w:rsidR="0003513C" w:rsidRPr="003B073D" w:rsidRDefault="0003513C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3513C" w:rsidRPr="003B073D" w:rsidRDefault="0003513C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03513C" w:rsidRPr="003B073D" w:rsidRDefault="00C67E28" w:rsidP="00995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Контроль и учёт знаний (проверочная работа)</w:t>
            </w:r>
          </w:p>
        </w:tc>
        <w:tc>
          <w:tcPr>
            <w:tcW w:w="1053" w:type="dxa"/>
          </w:tcPr>
          <w:p w:rsidR="0003513C" w:rsidRPr="003B073D" w:rsidRDefault="00C67E28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3513C" w:rsidRPr="003B073D" w:rsidTr="0003513C">
        <w:tc>
          <w:tcPr>
            <w:tcW w:w="1271" w:type="dxa"/>
          </w:tcPr>
          <w:p w:rsidR="0003513C" w:rsidRPr="003B073D" w:rsidRDefault="00C67E28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1276" w:type="dxa"/>
          </w:tcPr>
          <w:p w:rsidR="0003513C" w:rsidRPr="003B073D" w:rsidRDefault="0003513C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3513C" w:rsidRPr="003B073D" w:rsidRDefault="0003513C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03513C" w:rsidRPr="003B073D" w:rsidRDefault="00C67E28" w:rsidP="00995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Контроль и учёт знаний (контрольная работа)</w:t>
            </w:r>
          </w:p>
        </w:tc>
        <w:tc>
          <w:tcPr>
            <w:tcW w:w="1053" w:type="dxa"/>
          </w:tcPr>
          <w:p w:rsidR="0003513C" w:rsidRPr="003B073D" w:rsidRDefault="00C67E28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67E28" w:rsidRPr="003B073D" w:rsidTr="00C67E28">
        <w:tc>
          <w:tcPr>
            <w:tcW w:w="12895" w:type="dxa"/>
            <w:gridSpan w:val="4"/>
          </w:tcPr>
          <w:p w:rsidR="00C67E28" w:rsidRPr="003B073D" w:rsidRDefault="00C67E28" w:rsidP="00C67E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b/>
                <w:sz w:val="24"/>
                <w:szCs w:val="24"/>
              </w:rPr>
              <w:t>Четвёртая четверть</w:t>
            </w:r>
          </w:p>
        </w:tc>
        <w:tc>
          <w:tcPr>
            <w:tcW w:w="1053" w:type="dxa"/>
          </w:tcPr>
          <w:p w:rsidR="00C67E28" w:rsidRPr="003B073D" w:rsidRDefault="00C67E28" w:rsidP="000351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</w:tc>
      </w:tr>
      <w:tr w:rsidR="0003513C" w:rsidRPr="003B073D" w:rsidTr="0003513C">
        <w:tc>
          <w:tcPr>
            <w:tcW w:w="1271" w:type="dxa"/>
          </w:tcPr>
          <w:p w:rsidR="0003513C" w:rsidRPr="003B073D" w:rsidRDefault="00C67E28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1276" w:type="dxa"/>
          </w:tcPr>
          <w:p w:rsidR="0003513C" w:rsidRPr="003B073D" w:rsidRDefault="0003513C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3513C" w:rsidRPr="003B073D" w:rsidRDefault="0003513C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03513C" w:rsidRPr="003B073D" w:rsidRDefault="00B2242D" w:rsidP="00995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Письменное деление на двузначное число</w:t>
            </w:r>
          </w:p>
        </w:tc>
        <w:tc>
          <w:tcPr>
            <w:tcW w:w="1053" w:type="dxa"/>
          </w:tcPr>
          <w:p w:rsidR="0003513C" w:rsidRPr="003B073D" w:rsidRDefault="00C67E28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3513C" w:rsidRPr="003B073D" w:rsidTr="0003513C">
        <w:tc>
          <w:tcPr>
            <w:tcW w:w="1271" w:type="dxa"/>
          </w:tcPr>
          <w:p w:rsidR="0003513C" w:rsidRPr="003B073D" w:rsidRDefault="00C67E28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1276" w:type="dxa"/>
          </w:tcPr>
          <w:p w:rsidR="0003513C" w:rsidRPr="003B073D" w:rsidRDefault="0003513C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3513C" w:rsidRPr="003B073D" w:rsidRDefault="0003513C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03513C" w:rsidRPr="003B073D" w:rsidRDefault="00B2242D" w:rsidP="00995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Письменное деление на двузначное число</w:t>
            </w:r>
          </w:p>
        </w:tc>
        <w:tc>
          <w:tcPr>
            <w:tcW w:w="1053" w:type="dxa"/>
          </w:tcPr>
          <w:p w:rsidR="0003513C" w:rsidRPr="003B073D" w:rsidRDefault="00C67E28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3513C" w:rsidRPr="003B073D" w:rsidTr="0003513C">
        <w:tc>
          <w:tcPr>
            <w:tcW w:w="1271" w:type="dxa"/>
          </w:tcPr>
          <w:p w:rsidR="0003513C" w:rsidRPr="003B073D" w:rsidRDefault="00C67E28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1276" w:type="dxa"/>
          </w:tcPr>
          <w:p w:rsidR="0003513C" w:rsidRPr="003B073D" w:rsidRDefault="0003513C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3513C" w:rsidRPr="003B073D" w:rsidRDefault="0003513C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03513C" w:rsidRPr="003B073D" w:rsidRDefault="00B2242D" w:rsidP="00995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Письменное деление на двузначное число</w:t>
            </w:r>
          </w:p>
        </w:tc>
        <w:tc>
          <w:tcPr>
            <w:tcW w:w="1053" w:type="dxa"/>
          </w:tcPr>
          <w:p w:rsidR="0003513C" w:rsidRPr="003B073D" w:rsidRDefault="00C67E28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3513C" w:rsidRPr="003B073D" w:rsidTr="0003513C">
        <w:tc>
          <w:tcPr>
            <w:tcW w:w="1271" w:type="dxa"/>
          </w:tcPr>
          <w:p w:rsidR="0003513C" w:rsidRPr="003B073D" w:rsidRDefault="00C67E28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1276" w:type="dxa"/>
          </w:tcPr>
          <w:p w:rsidR="0003513C" w:rsidRPr="003B073D" w:rsidRDefault="0003513C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3513C" w:rsidRPr="003B073D" w:rsidRDefault="0003513C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03513C" w:rsidRPr="003B073D" w:rsidRDefault="00B2242D" w:rsidP="00995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Письменное деление на двузначное число</w:t>
            </w:r>
          </w:p>
        </w:tc>
        <w:tc>
          <w:tcPr>
            <w:tcW w:w="1053" w:type="dxa"/>
          </w:tcPr>
          <w:p w:rsidR="0003513C" w:rsidRPr="003B073D" w:rsidRDefault="00C67E28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3513C" w:rsidRPr="003B073D" w:rsidTr="0003513C">
        <w:tc>
          <w:tcPr>
            <w:tcW w:w="1271" w:type="dxa"/>
          </w:tcPr>
          <w:p w:rsidR="0003513C" w:rsidRPr="003B073D" w:rsidRDefault="00C67E28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1276" w:type="dxa"/>
          </w:tcPr>
          <w:p w:rsidR="0003513C" w:rsidRPr="003B073D" w:rsidRDefault="0003513C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3513C" w:rsidRPr="003B073D" w:rsidRDefault="0003513C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03513C" w:rsidRPr="003B073D" w:rsidRDefault="00B2242D" w:rsidP="00995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Деление на двузначное число (цифра частного находится способом проб)</w:t>
            </w:r>
          </w:p>
        </w:tc>
        <w:tc>
          <w:tcPr>
            <w:tcW w:w="1053" w:type="dxa"/>
          </w:tcPr>
          <w:p w:rsidR="0003513C" w:rsidRPr="003B073D" w:rsidRDefault="00C67E28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3513C" w:rsidRPr="003B073D" w:rsidTr="0003513C">
        <w:tc>
          <w:tcPr>
            <w:tcW w:w="1271" w:type="dxa"/>
          </w:tcPr>
          <w:p w:rsidR="0003513C" w:rsidRPr="003B073D" w:rsidRDefault="00C67E28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276" w:type="dxa"/>
          </w:tcPr>
          <w:p w:rsidR="0003513C" w:rsidRPr="003B073D" w:rsidRDefault="0003513C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3513C" w:rsidRPr="003B073D" w:rsidRDefault="0003513C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03513C" w:rsidRPr="003B073D" w:rsidRDefault="00B2242D" w:rsidP="00995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Деление на двузначное число (цифра частного находится способом проб)</w:t>
            </w:r>
          </w:p>
        </w:tc>
        <w:tc>
          <w:tcPr>
            <w:tcW w:w="1053" w:type="dxa"/>
          </w:tcPr>
          <w:p w:rsidR="0003513C" w:rsidRPr="003B073D" w:rsidRDefault="00C67E28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3513C" w:rsidRPr="003B073D" w:rsidTr="0003513C">
        <w:tc>
          <w:tcPr>
            <w:tcW w:w="1271" w:type="dxa"/>
          </w:tcPr>
          <w:p w:rsidR="0003513C" w:rsidRPr="003B073D" w:rsidRDefault="00C67E28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1276" w:type="dxa"/>
          </w:tcPr>
          <w:p w:rsidR="0003513C" w:rsidRPr="003B073D" w:rsidRDefault="0003513C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3513C" w:rsidRPr="003B073D" w:rsidRDefault="0003513C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03513C" w:rsidRPr="003B073D" w:rsidRDefault="00B2242D" w:rsidP="00995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Закрепление.</w:t>
            </w:r>
          </w:p>
        </w:tc>
        <w:tc>
          <w:tcPr>
            <w:tcW w:w="1053" w:type="dxa"/>
          </w:tcPr>
          <w:p w:rsidR="0003513C" w:rsidRPr="003B073D" w:rsidRDefault="00C67E28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3513C" w:rsidRPr="003B073D" w:rsidTr="0003513C">
        <w:tc>
          <w:tcPr>
            <w:tcW w:w="1271" w:type="dxa"/>
          </w:tcPr>
          <w:p w:rsidR="0003513C" w:rsidRPr="003B073D" w:rsidRDefault="00C67E28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1276" w:type="dxa"/>
          </w:tcPr>
          <w:p w:rsidR="0003513C" w:rsidRPr="003B073D" w:rsidRDefault="0003513C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3513C" w:rsidRPr="003B073D" w:rsidRDefault="0003513C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03513C" w:rsidRPr="003B073D" w:rsidRDefault="00B2242D" w:rsidP="00995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Закрепление.</w:t>
            </w:r>
          </w:p>
        </w:tc>
        <w:tc>
          <w:tcPr>
            <w:tcW w:w="1053" w:type="dxa"/>
          </w:tcPr>
          <w:p w:rsidR="0003513C" w:rsidRPr="003B073D" w:rsidRDefault="00C67E28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3513C" w:rsidRPr="003B073D" w:rsidTr="0003513C">
        <w:tc>
          <w:tcPr>
            <w:tcW w:w="1271" w:type="dxa"/>
          </w:tcPr>
          <w:p w:rsidR="0003513C" w:rsidRPr="003B073D" w:rsidRDefault="00C67E28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1276" w:type="dxa"/>
          </w:tcPr>
          <w:p w:rsidR="0003513C" w:rsidRPr="003B073D" w:rsidRDefault="0003513C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3513C" w:rsidRPr="003B073D" w:rsidRDefault="0003513C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03513C" w:rsidRPr="003B073D" w:rsidRDefault="00B2242D" w:rsidP="00995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Деление на двузначное число (в записи частного есть нули)</w:t>
            </w:r>
          </w:p>
        </w:tc>
        <w:tc>
          <w:tcPr>
            <w:tcW w:w="1053" w:type="dxa"/>
          </w:tcPr>
          <w:p w:rsidR="0003513C" w:rsidRPr="003B073D" w:rsidRDefault="00C67E28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3513C" w:rsidRPr="003B073D" w:rsidTr="0003513C">
        <w:tc>
          <w:tcPr>
            <w:tcW w:w="1271" w:type="dxa"/>
          </w:tcPr>
          <w:p w:rsidR="0003513C" w:rsidRPr="003B073D" w:rsidRDefault="00C67E28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1276" w:type="dxa"/>
          </w:tcPr>
          <w:p w:rsidR="0003513C" w:rsidRPr="003B073D" w:rsidRDefault="0003513C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3513C" w:rsidRPr="003B073D" w:rsidRDefault="0003513C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03513C" w:rsidRPr="003B073D" w:rsidRDefault="00B2242D" w:rsidP="00995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Деление на двузначное число (в записи частного есть нули)</w:t>
            </w:r>
          </w:p>
        </w:tc>
        <w:tc>
          <w:tcPr>
            <w:tcW w:w="1053" w:type="dxa"/>
          </w:tcPr>
          <w:p w:rsidR="0003513C" w:rsidRPr="003B073D" w:rsidRDefault="00C67E28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3513C" w:rsidRPr="003B073D" w:rsidTr="0003513C">
        <w:tc>
          <w:tcPr>
            <w:tcW w:w="1271" w:type="dxa"/>
          </w:tcPr>
          <w:p w:rsidR="0003513C" w:rsidRPr="003B073D" w:rsidRDefault="00C67E28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1276" w:type="dxa"/>
          </w:tcPr>
          <w:p w:rsidR="0003513C" w:rsidRPr="003B073D" w:rsidRDefault="0003513C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3513C" w:rsidRPr="003B073D" w:rsidRDefault="0003513C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03513C" w:rsidRPr="003B073D" w:rsidRDefault="00B2242D" w:rsidP="00995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Что узнали. Чему научились</w:t>
            </w:r>
          </w:p>
        </w:tc>
        <w:tc>
          <w:tcPr>
            <w:tcW w:w="1053" w:type="dxa"/>
          </w:tcPr>
          <w:p w:rsidR="0003513C" w:rsidRPr="003B073D" w:rsidRDefault="00C67E28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3513C" w:rsidRPr="003B073D" w:rsidTr="0003513C">
        <w:tc>
          <w:tcPr>
            <w:tcW w:w="1271" w:type="dxa"/>
          </w:tcPr>
          <w:p w:rsidR="0003513C" w:rsidRPr="003B073D" w:rsidRDefault="00C67E28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1276" w:type="dxa"/>
          </w:tcPr>
          <w:p w:rsidR="0003513C" w:rsidRPr="003B073D" w:rsidRDefault="0003513C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3513C" w:rsidRPr="003B073D" w:rsidRDefault="0003513C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03513C" w:rsidRPr="003B073D" w:rsidRDefault="00B2242D" w:rsidP="00995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Что узнали. Чему научились</w:t>
            </w:r>
          </w:p>
        </w:tc>
        <w:tc>
          <w:tcPr>
            <w:tcW w:w="1053" w:type="dxa"/>
          </w:tcPr>
          <w:p w:rsidR="0003513C" w:rsidRPr="003B073D" w:rsidRDefault="00C67E28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3513C" w:rsidRPr="003B073D" w:rsidTr="0003513C">
        <w:tc>
          <w:tcPr>
            <w:tcW w:w="1271" w:type="dxa"/>
          </w:tcPr>
          <w:p w:rsidR="0003513C" w:rsidRPr="003B073D" w:rsidRDefault="00C67E28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1276" w:type="dxa"/>
          </w:tcPr>
          <w:p w:rsidR="0003513C" w:rsidRPr="003B073D" w:rsidRDefault="0003513C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3513C" w:rsidRPr="003B073D" w:rsidRDefault="0003513C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03513C" w:rsidRPr="003B073D" w:rsidRDefault="00B2242D" w:rsidP="00995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Деление на трёхзначное число</w:t>
            </w:r>
          </w:p>
        </w:tc>
        <w:tc>
          <w:tcPr>
            <w:tcW w:w="1053" w:type="dxa"/>
          </w:tcPr>
          <w:p w:rsidR="0003513C" w:rsidRPr="003B073D" w:rsidRDefault="00C67E28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3513C" w:rsidRPr="003B073D" w:rsidTr="0003513C">
        <w:tc>
          <w:tcPr>
            <w:tcW w:w="1271" w:type="dxa"/>
          </w:tcPr>
          <w:p w:rsidR="0003513C" w:rsidRPr="003B073D" w:rsidRDefault="00C67E28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1276" w:type="dxa"/>
          </w:tcPr>
          <w:p w:rsidR="0003513C" w:rsidRPr="003B073D" w:rsidRDefault="0003513C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3513C" w:rsidRPr="003B073D" w:rsidRDefault="0003513C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03513C" w:rsidRPr="003B073D" w:rsidRDefault="00B2242D" w:rsidP="00995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Деление на трёхзначное число</w:t>
            </w:r>
          </w:p>
        </w:tc>
        <w:tc>
          <w:tcPr>
            <w:tcW w:w="1053" w:type="dxa"/>
          </w:tcPr>
          <w:p w:rsidR="0003513C" w:rsidRPr="003B073D" w:rsidRDefault="00C67E28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3513C" w:rsidRPr="003B073D" w:rsidTr="0003513C">
        <w:tc>
          <w:tcPr>
            <w:tcW w:w="1271" w:type="dxa"/>
          </w:tcPr>
          <w:p w:rsidR="0003513C" w:rsidRPr="003B073D" w:rsidRDefault="00C67E28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1276" w:type="dxa"/>
          </w:tcPr>
          <w:p w:rsidR="0003513C" w:rsidRPr="003B073D" w:rsidRDefault="0003513C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3513C" w:rsidRPr="003B073D" w:rsidRDefault="0003513C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03513C" w:rsidRPr="003B073D" w:rsidRDefault="00B2242D" w:rsidP="00995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Деление на трёхзначное число</w:t>
            </w:r>
          </w:p>
        </w:tc>
        <w:tc>
          <w:tcPr>
            <w:tcW w:w="1053" w:type="dxa"/>
          </w:tcPr>
          <w:p w:rsidR="0003513C" w:rsidRPr="003B073D" w:rsidRDefault="00C67E28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3513C" w:rsidRPr="003B073D" w:rsidTr="0003513C">
        <w:tc>
          <w:tcPr>
            <w:tcW w:w="1271" w:type="dxa"/>
          </w:tcPr>
          <w:p w:rsidR="0003513C" w:rsidRPr="003B073D" w:rsidRDefault="00C67E28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276" w:type="dxa"/>
          </w:tcPr>
          <w:p w:rsidR="0003513C" w:rsidRPr="003B073D" w:rsidRDefault="0003513C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3513C" w:rsidRPr="003B073D" w:rsidRDefault="0003513C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03513C" w:rsidRPr="003B073D" w:rsidRDefault="00B2242D" w:rsidP="00995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Проверка умножения делением</w:t>
            </w:r>
          </w:p>
        </w:tc>
        <w:tc>
          <w:tcPr>
            <w:tcW w:w="1053" w:type="dxa"/>
          </w:tcPr>
          <w:p w:rsidR="0003513C" w:rsidRPr="003B073D" w:rsidRDefault="00C67E28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3513C" w:rsidRPr="003B073D" w:rsidTr="0003513C">
        <w:tc>
          <w:tcPr>
            <w:tcW w:w="1271" w:type="dxa"/>
          </w:tcPr>
          <w:p w:rsidR="0003513C" w:rsidRPr="003B073D" w:rsidRDefault="00C67E28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1276" w:type="dxa"/>
          </w:tcPr>
          <w:p w:rsidR="0003513C" w:rsidRPr="003B073D" w:rsidRDefault="0003513C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3513C" w:rsidRPr="003B073D" w:rsidRDefault="0003513C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03513C" w:rsidRPr="003B073D" w:rsidRDefault="00B2242D" w:rsidP="00995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Проверка деления умножением</w:t>
            </w:r>
          </w:p>
        </w:tc>
        <w:tc>
          <w:tcPr>
            <w:tcW w:w="1053" w:type="dxa"/>
          </w:tcPr>
          <w:p w:rsidR="0003513C" w:rsidRPr="003B073D" w:rsidRDefault="00C67E28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3513C" w:rsidRPr="003B073D" w:rsidTr="0003513C">
        <w:tc>
          <w:tcPr>
            <w:tcW w:w="1271" w:type="dxa"/>
          </w:tcPr>
          <w:p w:rsidR="0003513C" w:rsidRPr="003B073D" w:rsidRDefault="00C67E28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1276" w:type="dxa"/>
          </w:tcPr>
          <w:p w:rsidR="0003513C" w:rsidRPr="003B073D" w:rsidRDefault="0003513C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3513C" w:rsidRPr="003B073D" w:rsidRDefault="0003513C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03513C" w:rsidRPr="003B073D" w:rsidRDefault="00B2242D" w:rsidP="00995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Проверка деления умножением</w:t>
            </w:r>
          </w:p>
        </w:tc>
        <w:tc>
          <w:tcPr>
            <w:tcW w:w="1053" w:type="dxa"/>
          </w:tcPr>
          <w:p w:rsidR="0003513C" w:rsidRPr="003B073D" w:rsidRDefault="00C67E28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3513C" w:rsidRPr="003B073D" w:rsidTr="0003513C">
        <w:tc>
          <w:tcPr>
            <w:tcW w:w="1271" w:type="dxa"/>
          </w:tcPr>
          <w:p w:rsidR="0003513C" w:rsidRPr="003B073D" w:rsidRDefault="00C67E28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1276" w:type="dxa"/>
          </w:tcPr>
          <w:p w:rsidR="0003513C" w:rsidRPr="003B073D" w:rsidRDefault="0003513C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3513C" w:rsidRPr="003B073D" w:rsidRDefault="0003513C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03513C" w:rsidRPr="003B073D" w:rsidRDefault="00B2242D" w:rsidP="00995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Что узнали. Чему научились</w:t>
            </w:r>
          </w:p>
        </w:tc>
        <w:tc>
          <w:tcPr>
            <w:tcW w:w="1053" w:type="dxa"/>
          </w:tcPr>
          <w:p w:rsidR="0003513C" w:rsidRPr="003B073D" w:rsidRDefault="00C67E28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3513C" w:rsidRPr="003B073D" w:rsidTr="0003513C">
        <w:tc>
          <w:tcPr>
            <w:tcW w:w="1271" w:type="dxa"/>
          </w:tcPr>
          <w:p w:rsidR="0003513C" w:rsidRPr="003B073D" w:rsidRDefault="00C67E28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1276" w:type="dxa"/>
          </w:tcPr>
          <w:p w:rsidR="0003513C" w:rsidRPr="003B073D" w:rsidRDefault="0003513C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3513C" w:rsidRPr="003B073D" w:rsidRDefault="0003513C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03513C" w:rsidRPr="003B073D" w:rsidRDefault="00B2242D" w:rsidP="00995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Что узнали. Чему научились</w:t>
            </w:r>
          </w:p>
        </w:tc>
        <w:tc>
          <w:tcPr>
            <w:tcW w:w="1053" w:type="dxa"/>
          </w:tcPr>
          <w:p w:rsidR="0003513C" w:rsidRPr="003B073D" w:rsidRDefault="00C67E28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3513C" w:rsidRPr="003B073D" w:rsidTr="0003513C">
        <w:tc>
          <w:tcPr>
            <w:tcW w:w="1271" w:type="dxa"/>
          </w:tcPr>
          <w:p w:rsidR="0003513C" w:rsidRPr="003B073D" w:rsidRDefault="00C67E28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1276" w:type="dxa"/>
          </w:tcPr>
          <w:p w:rsidR="0003513C" w:rsidRPr="003B073D" w:rsidRDefault="0003513C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3513C" w:rsidRPr="003B073D" w:rsidRDefault="0003513C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03513C" w:rsidRPr="003B073D" w:rsidRDefault="00B2242D" w:rsidP="00995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Итоговое повторение</w:t>
            </w:r>
          </w:p>
        </w:tc>
        <w:tc>
          <w:tcPr>
            <w:tcW w:w="1053" w:type="dxa"/>
          </w:tcPr>
          <w:p w:rsidR="0003513C" w:rsidRPr="003B073D" w:rsidRDefault="00C67E28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3513C" w:rsidRPr="003B073D" w:rsidTr="0003513C">
        <w:tc>
          <w:tcPr>
            <w:tcW w:w="1271" w:type="dxa"/>
          </w:tcPr>
          <w:p w:rsidR="0003513C" w:rsidRPr="003B073D" w:rsidRDefault="00C67E28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126</w:t>
            </w:r>
          </w:p>
        </w:tc>
        <w:tc>
          <w:tcPr>
            <w:tcW w:w="1276" w:type="dxa"/>
          </w:tcPr>
          <w:p w:rsidR="0003513C" w:rsidRPr="003B073D" w:rsidRDefault="0003513C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3513C" w:rsidRPr="003B073D" w:rsidRDefault="0003513C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03513C" w:rsidRPr="003B073D" w:rsidRDefault="00B2242D" w:rsidP="00995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Итоговое повторение</w:t>
            </w:r>
          </w:p>
        </w:tc>
        <w:tc>
          <w:tcPr>
            <w:tcW w:w="1053" w:type="dxa"/>
          </w:tcPr>
          <w:p w:rsidR="0003513C" w:rsidRPr="003B073D" w:rsidRDefault="00C67E28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3513C" w:rsidRPr="003B073D" w:rsidTr="0003513C">
        <w:tc>
          <w:tcPr>
            <w:tcW w:w="1271" w:type="dxa"/>
          </w:tcPr>
          <w:p w:rsidR="0003513C" w:rsidRPr="003B073D" w:rsidRDefault="00C67E28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127</w:t>
            </w:r>
          </w:p>
        </w:tc>
        <w:tc>
          <w:tcPr>
            <w:tcW w:w="1276" w:type="dxa"/>
          </w:tcPr>
          <w:p w:rsidR="0003513C" w:rsidRPr="003B073D" w:rsidRDefault="0003513C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3513C" w:rsidRPr="003B073D" w:rsidRDefault="0003513C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03513C" w:rsidRPr="003B073D" w:rsidRDefault="00B2242D" w:rsidP="00995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Итоговое повторение</w:t>
            </w:r>
          </w:p>
        </w:tc>
        <w:tc>
          <w:tcPr>
            <w:tcW w:w="1053" w:type="dxa"/>
          </w:tcPr>
          <w:p w:rsidR="0003513C" w:rsidRPr="003B073D" w:rsidRDefault="00C67E28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3513C" w:rsidRPr="003B073D" w:rsidTr="0003513C">
        <w:tc>
          <w:tcPr>
            <w:tcW w:w="1271" w:type="dxa"/>
          </w:tcPr>
          <w:p w:rsidR="0003513C" w:rsidRPr="003B073D" w:rsidRDefault="00C67E28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1276" w:type="dxa"/>
          </w:tcPr>
          <w:p w:rsidR="0003513C" w:rsidRPr="003B073D" w:rsidRDefault="0003513C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3513C" w:rsidRPr="003B073D" w:rsidRDefault="0003513C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03513C" w:rsidRPr="003B073D" w:rsidRDefault="00B2242D" w:rsidP="00995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Итоговое повторение</w:t>
            </w:r>
          </w:p>
        </w:tc>
        <w:tc>
          <w:tcPr>
            <w:tcW w:w="1053" w:type="dxa"/>
          </w:tcPr>
          <w:p w:rsidR="0003513C" w:rsidRPr="003B073D" w:rsidRDefault="00C67E28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3513C" w:rsidRPr="003B073D" w:rsidTr="0003513C">
        <w:tc>
          <w:tcPr>
            <w:tcW w:w="1271" w:type="dxa"/>
          </w:tcPr>
          <w:p w:rsidR="0003513C" w:rsidRPr="003B073D" w:rsidRDefault="00C67E28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1276" w:type="dxa"/>
          </w:tcPr>
          <w:p w:rsidR="0003513C" w:rsidRPr="003B073D" w:rsidRDefault="0003513C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3513C" w:rsidRPr="003B073D" w:rsidRDefault="0003513C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03513C" w:rsidRPr="003B073D" w:rsidRDefault="00B2242D" w:rsidP="00995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Итоговое повторение</w:t>
            </w:r>
          </w:p>
        </w:tc>
        <w:tc>
          <w:tcPr>
            <w:tcW w:w="1053" w:type="dxa"/>
          </w:tcPr>
          <w:p w:rsidR="0003513C" w:rsidRPr="003B073D" w:rsidRDefault="00C67E28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3513C" w:rsidRPr="003B073D" w:rsidTr="0003513C">
        <w:tc>
          <w:tcPr>
            <w:tcW w:w="1271" w:type="dxa"/>
          </w:tcPr>
          <w:p w:rsidR="0003513C" w:rsidRPr="003B073D" w:rsidRDefault="00C67E28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1276" w:type="dxa"/>
          </w:tcPr>
          <w:p w:rsidR="0003513C" w:rsidRPr="003B073D" w:rsidRDefault="0003513C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3513C" w:rsidRPr="003B073D" w:rsidRDefault="0003513C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03513C" w:rsidRPr="003B073D" w:rsidRDefault="00B2242D" w:rsidP="00995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Итоговое повторение</w:t>
            </w:r>
          </w:p>
        </w:tc>
        <w:tc>
          <w:tcPr>
            <w:tcW w:w="1053" w:type="dxa"/>
          </w:tcPr>
          <w:p w:rsidR="0003513C" w:rsidRPr="003B073D" w:rsidRDefault="00C67E28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3513C" w:rsidRPr="003B073D" w:rsidTr="0003513C">
        <w:tc>
          <w:tcPr>
            <w:tcW w:w="1271" w:type="dxa"/>
          </w:tcPr>
          <w:p w:rsidR="0003513C" w:rsidRPr="003B073D" w:rsidRDefault="00C67E28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131</w:t>
            </w:r>
          </w:p>
        </w:tc>
        <w:tc>
          <w:tcPr>
            <w:tcW w:w="1276" w:type="dxa"/>
          </w:tcPr>
          <w:p w:rsidR="0003513C" w:rsidRPr="003B073D" w:rsidRDefault="0003513C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3513C" w:rsidRPr="003B073D" w:rsidRDefault="0003513C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03513C" w:rsidRPr="003B073D" w:rsidRDefault="00B2242D" w:rsidP="00995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Итоговое повторение</w:t>
            </w:r>
          </w:p>
        </w:tc>
        <w:tc>
          <w:tcPr>
            <w:tcW w:w="1053" w:type="dxa"/>
          </w:tcPr>
          <w:p w:rsidR="0003513C" w:rsidRPr="003B073D" w:rsidRDefault="00C67E28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3513C" w:rsidRPr="003B073D" w:rsidTr="0003513C">
        <w:tc>
          <w:tcPr>
            <w:tcW w:w="1271" w:type="dxa"/>
          </w:tcPr>
          <w:p w:rsidR="0003513C" w:rsidRPr="003B073D" w:rsidRDefault="00C67E28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132</w:t>
            </w:r>
          </w:p>
        </w:tc>
        <w:tc>
          <w:tcPr>
            <w:tcW w:w="1276" w:type="dxa"/>
          </w:tcPr>
          <w:p w:rsidR="0003513C" w:rsidRPr="003B073D" w:rsidRDefault="0003513C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3513C" w:rsidRPr="003B073D" w:rsidRDefault="0003513C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03513C" w:rsidRPr="003B073D" w:rsidRDefault="00B2242D" w:rsidP="00995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Итоговое повторение</w:t>
            </w:r>
          </w:p>
        </w:tc>
        <w:tc>
          <w:tcPr>
            <w:tcW w:w="1053" w:type="dxa"/>
          </w:tcPr>
          <w:p w:rsidR="0003513C" w:rsidRPr="003B073D" w:rsidRDefault="00C67E28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3513C" w:rsidRPr="003B073D" w:rsidTr="0003513C">
        <w:tc>
          <w:tcPr>
            <w:tcW w:w="1271" w:type="dxa"/>
          </w:tcPr>
          <w:p w:rsidR="0003513C" w:rsidRPr="003B073D" w:rsidRDefault="00C67E28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133</w:t>
            </w:r>
          </w:p>
        </w:tc>
        <w:tc>
          <w:tcPr>
            <w:tcW w:w="1276" w:type="dxa"/>
          </w:tcPr>
          <w:p w:rsidR="0003513C" w:rsidRPr="003B073D" w:rsidRDefault="0003513C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3513C" w:rsidRPr="003B073D" w:rsidRDefault="0003513C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03513C" w:rsidRPr="003B073D" w:rsidRDefault="00B2242D" w:rsidP="00995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Материал для расширения и углубления знаний</w:t>
            </w:r>
          </w:p>
        </w:tc>
        <w:tc>
          <w:tcPr>
            <w:tcW w:w="1053" w:type="dxa"/>
          </w:tcPr>
          <w:p w:rsidR="0003513C" w:rsidRPr="003B073D" w:rsidRDefault="00C67E28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3513C" w:rsidRPr="003B073D" w:rsidTr="0003513C">
        <w:tc>
          <w:tcPr>
            <w:tcW w:w="1271" w:type="dxa"/>
          </w:tcPr>
          <w:p w:rsidR="0003513C" w:rsidRPr="003B073D" w:rsidRDefault="00C67E28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134</w:t>
            </w:r>
          </w:p>
        </w:tc>
        <w:tc>
          <w:tcPr>
            <w:tcW w:w="1276" w:type="dxa"/>
          </w:tcPr>
          <w:p w:rsidR="0003513C" w:rsidRPr="003B073D" w:rsidRDefault="0003513C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3513C" w:rsidRPr="003B073D" w:rsidRDefault="0003513C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03513C" w:rsidRPr="003B073D" w:rsidRDefault="00B2242D" w:rsidP="00995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Материал для расширения и углубления знаний</w:t>
            </w:r>
          </w:p>
        </w:tc>
        <w:tc>
          <w:tcPr>
            <w:tcW w:w="1053" w:type="dxa"/>
          </w:tcPr>
          <w:p w:rsidR="0003513C" w:rsidRPr="003B073D" w:rsidRDefault="00C67E28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3513C" w:rsidRPr="003B073D" w:rsidTr="0003513C">
        <w:tc>
          <w:tcPr>
            <w:tcW w:w="1271" w:type="dxa"/>
          </w:tcPr>
          <w:p w:rsidR="0003513C" w:rsidRPr="003B073D" w:rsidRDefault="00C67E28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1276" w:type="dxa"/>
          </w:tcPr>
          <w:p w:rsidR="0003513C" w:rsidRPr="003B073D" w:rsidRDefault="0003513C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3513C" w:rsidRPr="003B073D" w:rsidRDefault="0003513C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03513C" w:rsidRPr="003B073D" w:rsidRDefault="00B2242D" w:rsidP="00995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Контроль и учёт знаний (тест)</w:t>
            </w:r>
          </w:p>
        </w:tc>
        <w:tc>
          <w:tcPr>
            <w:tcW w:w="1053" w:type="dxa"/>
          </w:tcPr>
          <w:p w:rsidR="0003513C" w:rsidRPr="003B073D" w:rsidRDefault="00C67E28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3513C" w:rsidRPr="003B073D" w:rsidTr="0003513C">
        <w:tc>
          <w:tcPr>
            <w:tcW w:w="1271" w:type="dxa"/>
          </w:tcPr>
          <w:p w:rsidR="0003513C" w:rsidRPr="003B073D" w:rsidRDefault="00C67E28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1276" w:type="dxa"/>
          </w:tcPr>
          <w:p w:rsidR="0003513C" w:rsidRPr="003B073D" w:rsidRDefault="0003513C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3513C" w:rsidRPr="003B073D" w:rsidRDefault="0003513C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03513C" w:rsidRPr="003B073D" w:rsidRDefault="00B2242D" w:rsidP="00995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Контроль и учёт знаний (контрольная работа)</w:t>
            </w:r>
          </w:p>
        </w:tc>
        <w:tc>
          <w:tcPr>
            <w:tcW w:w="1053" w:type="dxa"/>
          </w:tcPr>
          <w:p w:rsidR="0003513C" w:rsidRPr="003B073D" w:rsidRDefault="00C67E28" w:rsidP="00035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27236E" w:rsidRPr="003B073D" w:rsidRDefault="0027236E">
      <w:pPr>
        <w:rPr>
          <w:rFonts w:ascii="Times New Roman" w:hAnsi="Times New Roman" w:cs="Times New Roman"/>
          <w:sz w:val="24"/>
          <w:szCs w:val="24"/>
        </w:rPr>
      </w:pPr>
    </w:p>
    <w:p w:rsidR="00CE46F9" w:rsidRPr="003B073D" w:rsidRDefault="00CE46F9">
      <w:pPr>
        <w:rPr>
          <w:rFonts w:ascii="Times New Roman" w:hAnsi="Times New Roman" w:cs="Times New Roman"/>
          <w:sz w:val="24"/>
          <w:szCs w:val="24"/>
        </w:rPr>
      </w:pPr>
    </w:p>
    <w:p w:rsidR="000F5652" w:rsidRPr="003B073D" w:rsidRDefault="000F5652">
      <w:pPr>
        <w:rPr>
          <w:rFonts w:ascii="Times New Roman" w:hAnsi="Times New Roman" w:cs="Times New Roman"/>
          <w:sz w:val="24"/>
          <w:szCs w:val="24"/>
        </w:rPr>
      </w:pPr>
    </w:p>
    <w:p w:rsidR="000F5652" w:rsidRPr="003B073D" w:rsidRDefault="000F5652">
      <w:pPr>
        <w:rPr>
          <w:rFonts w:ascii="Times New Roman" w:hAnsi="Times New Roman" w:cs="Times New Roman"/>
          <w:sz w:val="24"/>
          <w:szCs w:val="24"/>
        </w:rPr>
      </w:pPr>
    </w:p>
    <w:p w:rsidR="000F5652" w:rsidRPr="003B073D" w:rsidRDefault="000F5652">
      <w:pPr>
        <w:rPr>
          <w:rFonts w:ascii="Times New Roman" w:hAnsi="Times New Roman" w:cs="Times New Roman"/>
          <w:sz w:val="24"/>
          <w:szCs w:val="24"/>
        </w:rPr>
      </w:pPr>
    </w:p>
    <w:p w:rsidR="000F5652" w:rsidRPr="003B073D" w:rsidRDefault="000F5652">
      <w:pPr>
        <w:rPr>
          <w:rFonts w:ascii="Times New Roman" w:hAnsi="Times New Roman" w:cs="Times New Roman"/>
          <w:sz w:val="24"/>
          <w:szCs w:val="24"/>
        </w:rPr>
      </w:pPr>
    </w:p>
    <w:p w:rsidR="000F5652" w:rsidRDefault="000F5652">
      <w:pPr>
        <w:rPr>
          <w:rFonts w:ascii="Times New Roman" w:hAnsi="Times New Roman" w:cs="Times New Roman"/>
          <w:sz w:val="24"/>
          <w:szCs w:val="24"/>
        </w:rPr>
      </w:pPr>
    </w:p>
    <w:p w:rsidR="003B073D" w:rsidRDefault="003B073D">
      <w:pPr>
        <w:rPr>
          <w:rFonts w:ascii="Times New Roman" w:hAnsi="Times New Roman" w:cs="Times New Roman"/>
          <w:sz w:val="24"/>
          <w:szCs w:val="24"/>
        </w:rPr>
      </w:pPr>
    </w:p>
    <w:p w:rsidR="003B073D" w:rsidRDefault="003B073D">
      <w:pPr>
        <w:rPr>
          <w:rFonts w:ascii="Times New Roman" w:hAnsi="Times New Roman" w:cs="Times New Roman"/>
          <w:sz w:val="24"/>
          <w:szCs w:val="24"/>
        </w:rPr>
      </w:pPr>
    </w:p>
    <w:p w:rsidR="003B073D" w:rsidRDefault="003B073D">
      <w:pPr>
        <w:rPr>
          <w:rFonts w:ascii="Times New Roman" w:hAnsi="Times New Roman" w:cs="Times New Roman"/>
          <w:sz w:val="24"/>
          <w:szCs w:val="24"/>
        </w:rPr>
      </w:pPr>
    </w:p>
    <w:p w:rsidR="003B073D" w:rsidRDefault="003B073D">
      <w:pPr>
        <w:rPr>
          <w:rFonts w:ascii="Times New Roman" w:hAnsi="Times New Roman" w:cs="Times New Roman"/>
          <w:sz w:val="24"/>
          <w:szCs w:val="24"/>
        </w:rPr>
      </w:pPr>
    </w:p>
    <w:p w:rsidR="003B073D" w:rsidRDefault="003B073D">
      <w:pPr>
        <w:rPr>
          <w:rFonts w:ascii="Times New Roman" w:hAnsi="Times New Roman" w:cs="Times New Roman"/>
          <w:sz w:val="24"/>
          <w:szCs w:val="24"/>
        </w:rPr>
      </w:pPr>
    </w:p>
    <w:p w:rsidR="003B073D" w:rsidRDefault="003B073D">
      <w:pPr>
        <w:rPr>
          <w:rFonts w:ascii="Times New Roman" w:hAnsi="Times New Roman" w:cs="Times New Roman"/>
          <w:sz w:val="24"/>
          <w:szCs w:val="24"/>
        </w:rPr>
      </w:pPr>
    </w:p>
    <w:p w:rsidR="003B073D" w:rsidRDefault="003B073D">
      <w:pPr>
        <w:rPr>
          <w:rFonts w:ascii="Times New Roman" w:hAnsi="Times New Roman" w:cs="Times New Roman"/>
          <w:sz w:val="24"/>
          <w:szCs w:val="24"/>
        </w:rPr>
      </w:pPr>
    </w:p>
    <w:p w:rsidR="003B073D" w:rsidRPr="003B073D" w:rsidRDefault="003B073D">
      <w:pPr>
        <w:rPr>
          <w:rFonts w:ascii="Times New Roman" w:hAnsi="Times New Roman" w:cs="Times New Roman"/>
          <w:sz w:val="24"/>
          <w:szCs w:val="24"/>
        </w:rPr>
      </w:pPr>
    </w:p>
    <w:p w:rsidR="000F5652" w:rsidRPr="003B073D" w:rsidRDefault="000F5652" w:rsidP="000F5652">
      <w:pPr>
        <w:spacing w:after="0" w:line="242" w:lineRule="auto"/>
        <w:ind w:left="10" w:hanging="1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B073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Лист корректировки Рабочей программы</w:t>
      </w:r>
    </w:p>
    <w:p w:rsidR="000F5652" w:rsidRPr="003B073D" w:rsidRDefault="000F5652" w:rsidP="000F5652">
      <w:pPr>
        <w:spacing w:after="0" w:line="242" w:lineRule="auto"/>
        <w:ind w:left="10" w:hanging="1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tbl>
      <w:tblPr>
        <w:tblStyle w:val="11"/>
        <w:tblW w:w="14034" w:type="dxa"/>
        <w:tblInd w:w="-34" w:type="dxa"/>
        <w:tblLayout w:type="fixed"/>
        <w:tblLook w:val="04A0"/>
      </w:tblPr>
      <w:tblGrid>
        <w:gridCol w:w="1135"/>
        <w:gridCol w:w="1588"/>
        <w:gridCol w:w="1672"/>
        <w:gridCol w:w="2693"/>
        <w:gridCol w:w="3260"/>
        <w:gridCol w:w="1985"/>
        <w:gridCol w:w="1701"/>
      </w:tblGrid>
      <w:tr w:rsidR="000F5652" w:rsidRPr="003B073D" w:rsidTr="000F5652">
        <w:tc>
          <w:tcPr>
            <w:tcW w:w="1135" w:type="dxa"/>
          </w:tcPr>
          <w:p w:rsidR="000F5652" w:rsidRPr="003B073D" w:rsidRDefault="000F5652" w:rsidP="000A3112">
            <w:pPr>
              <w:spacing w:after="53" w:line="242" w:lineRule="auto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№ урока </w:t>
            </w:r>
          </w:p>
        </w:tc>
        <w:tc>
          <w:tcPr>
            <w:tcW w:w="1588" w:type="dxa"/>
          </w:tcPr>
          <w:p w:rsidR="000F5652" w:rsidRPr="003B073D" w:rsidRDefault="000F5652" w:rsidP="000A3112">
            <w:pPr>
              <w:spacing w:after="53" w:line="242" w:lineRule="auto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Дата проведения по плану</w:t>
            </w:r>
          </w:p>
        </w:tc>
        <w:tc>
          <w:tcPr>
            <w:tcW w:w="1672" w:type="dxa"/>
          </w:tcPr>
          <w:p w:rsidR="000F5652" w:rsidRPr="003B073D" w:rsidRDefault="000F5652" w:rsidP="000A3112">
            <w:pPr>
              <w:spacing w:after="53" w:line="242" w:lineRule="auto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Дата проведения</w:t>
            </w:r>
          </w:p>
          <w:p w:rsidR="000F5652" w:rsidRPr="003B073D" w:rsidRDefault="000F5652" w:rsidP="000A3112">
            <w:pPr>
              <w:spacing w:after="53" w:line="242" w:lineRule="auto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B07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фактич</w:t>
            </w:r>
            <w:proofErr w:type="spellEnd"/>
            <w:r w:rsidRPr="003B07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693" w:type="dxa"/>
          </w:tcPr>
          <w:p w:rsidR="000F5652" w:rsidRPr="003B073D" w:rsidRDefault="000F5652" w:rsidP="000A3112">
            <w:pPr>
              <w:spacing w:after="53" w:line="242" w:lineRule="auto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Причина внесения изменений</w:t>
            </w:r>
          </w:p>
        </w:tc>
        <w:tc>
          <w:tcPr>
            <w:tcW w:w="3260" w:type="dxa"/>
          </w:tcPr>
          <w:p w:rsidR="000F5652" w:rsidRPr="003B073D" w:rsidRDefault="000F5652" w:rsidP="000A3112">
            <w:pPr>
              <w:spacing w:after="53" w:line="242" w:lineRule="auto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Корректирующие мероприятия</w:t>
            </w:r>
          </w:p>
        </w:tc>
        <w:tc>
          <w:tcPr>
            <w:tcW w:w="1985" w:type="dxa"/>
          </w:tcPr>
          <w:p w:rsidR="000F5652" w:rsidRPr="003B073D" w:rsidRDefault="000F5652" w:rsidP="000A3112">
            <w:pPr>
              <w:spacing w:after="53" w:line="242" w:lineRule="auto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Подпись внёсшего изменения</w:t>
            </w:r>
          </w:p>
        </w:tc>
        <w:tc>
          <w:tcPr>
            <w:tcW w:w="1701" w:type="dxa"/>
          </w:tcPr>
          <w:p w:rsidR="000F5652" w:rsidRPr="003B073D" w:rsidRDefault="000F5652" w:rsidP="000A3112">
            <w:pPr>
              <w:spacing w:after="53" w:line="242" w:lineRule="auto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Подпись зам. директора по УВР</w:t>
            </w:r>
          </w:p>
        </w:tc>
      </w:tr>
      <w:tr w:rsidR="000F5652" w:rsidRPr="003B073D" w:rsidTr="000F5652">
        <w:tc>
          <w:tcPr>
            <w:tcW w:w="1135" w:type="dxa"/>
          </w:tcPr>
          <w:p w:rsidR="000F5652" w:rsidRPr="003B073D" w:rsidRDefault="000F5652" w:rsidP="000A3112">
            <w:pPr>
              <w:spacing w:after="53" w:line="242" w:lineRule="auto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8" w:type="dxa"/>
          </w:tcPr>
          <w:p w:rsidR="000F5652" w:rsidRPr="003B073D" w:rsidRDefault="000F5652" w:rsidP="000A3112">
            <w:pPr>
              <w:spacing w:after="53" w:line="242" w:lineRule="auto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72" w:type="dxa"/>
          </w:tcPr>
          <w:p w:rsidR="000F5652" w:rsidRPr="003B073D" w:rsidRDefault="000F5652" w:rsidP="000A3112">
            <w:pPr>
              <w:spacing w:after="53" w:line="242" w:lineRule="auto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</w:tcPr>
          <w:p w:rsidR="000F5652" w:rsidRPr="003B073D" w:rsidRDefault="000F5652" w:rsidP="000A3112">
            <w:pPr>
              <w:spacing w:after="53" w:line="242" w:lineRule="auto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:rsidR="000F5652" w:rsidRPr="003B073D" w:rsidRDefault="000F5652" w:rsidP="000A3112">
            <w:pPr>
              <w:spacing w:after="53" w:line="242" w:lineRule="auto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:rsidR="000F5652" w:rsidRPr="003B073D" w:rsidRDefault="000F5652" w:rsidP="000A3112">
            <w:pPr>
              <w:spacing w:after="53" w:line="242" w:lineRule="auto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0F5652" w:rsidRPr="003B073D" w:rsidRDefault="000F5652" w:rsidP="000A3112">
            <w:pPr>
              <w:spacing w:after="53" w:line="242" w:lineRule="auto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F5652" w:rsidRPr="003B073D" w:rsidTr="000F5652">
        <w:tc>
          <w:tcPr>
            <w:tcW w:w="1135" w:type="dxa"/>
          </w:tcPr>
          <w:p w:rsidR="000F5652" w:rsidRPr="003B073D" w:rsidRDefault="000F5652" w:rsidP="000A3112">
            <w:pPr>
              <w:spacing w:after="53" w:line="242" w:lineRule="auto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8" w:type="dxa"/>
          </w:tcPr>
          <w:p w:rsidR="000F5652" w:rsidRPr="003B073D" w:rsidRDefault="000F5652" w:rsidP="000A3112">
            <w:pPr>
              <w:spacing w:after="53" w:line="242" w:lineRule="auto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72" w:type="dxa"/>
          </w:tcPr>
          <w:p w:rsidR="000F5652" w:rsidRPr="003B073D" w:rsidRDefault="000F5652" w:rsidP="000A3112">
            <w:pPr>
              <w:spacing w:after="53" w:line="242" w:lineRule="auto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</w:tcPr>
          <w:p w:rsidR="000F5652" w:rsidRPr="003B073D" w:rsidRDefault="000F5652" w:rsidP="000A3112">
            <w:pPr>
              <w:spacing w:after="53" w:line="242" w:lineRule="auto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:rsidR="000F5652" w:rsidRPr="003B073D" w:rsidRDefault="000F5652" w:rsidP="000A3112">
            <w:pPr>
              <w:spacing w:after="53" w:line="242" w:lineRule="auto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:rsidR="000F5652" w:rsidRPr="003B073D" w:rsidRDefault="000F5652" w:rsidP="000A3112">
            <w:pPr>
              <w:spacing w:after="53" w:line="242" w:lineRule="auto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0F5652" w:rsidRPr="003B073D" w:rsidRDefault="000F5652" w:rsidP="000A3112">
            <w:pPr>
              <w:spacing w:after="53" w:line="242" w:lineRule="auto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F5652" w:rsidRPr="003B073D" w:rsidTr="000F5652">
        <w:trPr>
          <w:trHeight w:val="70"/>
        </w:trPr>
        <w:tc>
          <w:tcPr>
            <w:tcW w:w="1135" w:type="dxa"/>
          </w:tcPr>
          <w:p w:rsidR="000F5652" w:rsidRPr="003B073D" w:rsidRDefault="000F5652" w:rsidP="000A3112">
            <w:pPr>
              <w:spacing w:after="53" w:line="242" w:lineRule="auto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8" w:type="dxa"/>
          </w:tcPr>
          <w:p w:rsidR="000F5652" w:rsidRPr="003B073D" w:rsidRDefault="000F5652" w:rsidP="000A3112">
            <w:pPr>
              <w:spacing w:after="53" w:line="242" w:lineRule="auto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72" w:type="dxa"/>
          </w:tcPr>
          <w:p w:rsidR="000F5652" w:rsidRPr="003B073D" w:rsidRDefault="000F5652" w:rsidP="000A3112">
            <w:pPr>
              <w:spacing w:after="53" w:line="242" w:lineRule="auto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</w:tcPr>
          <w:p w:rsidR="000F5652" w:rsidRPr="003B073D" w:rsidRDefault="000F5652" w:rsidP="000A3112">
            <w:pPr>
              <w:spacing w:after="53" w:line="242" w:lineRule="auto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:rsidR="000F5652" w:rsidRPr="003B073D" w:rsidRDefault="000F5652" w:rsidP="000A3112">
            <w:pPr>
              <w:spacing w:after="53" w:line="242" w:lineRule="auto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:rsidR="000F5652" w:rsidRPr="003B073D" w:rsidRDefault="000F5652" w:rsidP="000A3112">
            <w:pPr>
              <w:spacing w:after="53" w:line="242" w:lineRule="auto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0F5652" w:rsidRPr="003B073D" w:rsidRDefault="000F5652" w:rsidP="000A3112">
            <w:pPr>
              <w:spacing w:after="53" w:line="242" w:lineRule="auto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F5652" w:rsidRPr="003B073D" w:rsidTr="000F5652">
        <w:trPr>
          <w:trHeight w:val="70"/>
        </w:trPr>
        <w:tc>
          <w:tcPr>
            <w:tcW w:w="1135" w:type="dxa"/>
          </w:tcPr>
          <w:p w:rsidR="000F5652" w:rsidRPr="003B073D" w:rsidRDefault="000F5652" w:rsidP="000A3112">
            <w:pPr>
              <w:spacing w:after="53" w:line="242" w:lineRule="auto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8" w:type="dxa"/>
          </w:tcPr>
          <w:p w:rsidR="000F5652" w:rsidRPr="003B073D" w:rsidRDefault="000F5652" w:rsidP="000A3112">
            <w:pPr>
              <w:spacing w:after="53" w:line="242" w:lineRule="auto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72" w:type="dxa"/>
          </w:tcPr>
          <w:p w:rsidR="000F5652" w:rsidRPr="003B073D" w:rsidRDefault="000F5652" w:rsidP="000A3112">
            <w:pPr>
              <w:spacing w:after="53" w:line="242" w:lineRule="auto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</w:tcPr>
          <w:p w:rsidR="000F5652" w:rsidRPr="003B073D" w:rsidRDefault="000F5652" w:rsidP="000A3112">
            <w:pPr>
              <w:spacing w:after="53" w:line="242" w:lineRule="auto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:rsidR="000F5652" w:rsidRPr="003B073D" w:rsidRDefault="000F5652" w:rsidP="000A3112">
            <w:pPr>
              <w:spacing w:after="53" w:line="242" w:lineRule="auto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:rsidR="000F5652" w:rsidRPr="003B073D" w:rsidRDefault="000F5652" w:rsidP="000A3112">
            <w:pPr>
              <w:spacing w:after="53" w:line="242" w:lineRule="auto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0F5652" w:rsidRPr="003B073D" w:rsidRDefault="000F5652" w:rsidP="000A3112">
            <w:pPr>
              <w:spacing w:after="53" w:line="242" w:lineRule="auto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F5652" w:rsidRPr="003B073D" w:rsidTr="000F5652">
        <w:trPr>
          <w:trHeight w:val="70"/>
        </w:trPr>
        <w:tc>
          <w:tcPr>
            <w:tcW w:w="1135" w:type="dxa"/>
          </w:tcPr>
          <w:p w:rsidR="000F5652" w:rsidRPr="003B073D" w:rsidRDefault="000F5652" w:rsidP="000A3112">
            <w:pPr>
              <w:spacing w:after="53" w:line="242" w:lineRule="auto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8" w:type="dxa"/>
          </w:tcPr>
          <w:p w:rsidR="000F5652" w:rsidRPr="003B073D" w:rsidRDefault="000F5652" w:rsidP="000A3112">
            <w:pPr>
              <w:spacing w:after="53" w:line="242" w:lineRule="auto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72" w:type="dxa"/>
          </w:tcPr>
          <w:p w:rsidR="000F5652" w:rsidRPr="003B073D" w:rsidRDefault="000F5652" w:rsidP="000A3112">
            <w:pPr>
              <w:spacing w:after="53" w:line="242" w:lineRule="auto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</w:tcPr>
          <w:p w:rsidR="000F5652" w:rsidRPr="003B073D" w:rsidRDefault="000F5652" w:rsidP="000A3112">
            <w:pPr>
              <w:spacing w:after="53" w:line="242" w:lineRule="auto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:rsidR="000F5652" w:rsidRPr="003B073D" w:rsidRDefault="000F5652" w:rsidP="000A3112">
            <w:pPr>
              <w:spacing w:after="53" w:line="242" w:lineRule="auto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:rsidR="000F5652" w:rsidRPr="003B073D" w:rsidRDefault="000F5652" w:rsidP="000A3112">
            <w:pPr>
              <w:spacing w:after="53" w:line="242" w:lineRule="auto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0F5652" w:rsidRPr="003B073D" w:rsidRDefault="000F5652" w:rsidP="000A3112">
            <w:pPr>
              <w:spacing w:after="53" w:line="242" w:lineRule="auto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F5652" w:rsidRPr="003B073D" w:rsidTr="000F5652">
        <w:trPr>
          <w:trHeight w:val="70"/>
        </w:trPr>
        <w:tc>
          <w:tcPr>
            <w:tcW w:w="1135" w:type="dxa"/>
          </w:tcPr>
          <w:p w:rsidR="000F5652" w:rsidRPr="003B073D" w:rsidRDefault="000F5652" w:rsidP="000A3112">
            <w:pPr>
              <w:spacing w:after="53" w:line="242" w:lineRule="auto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8" w:type="dxa"/>
          </w:tcPr>
          <w:p w:rsidR="000F5652" w:rsidRPr="003B073D" w:rsidRDefault="000F5652" w:rsidP="000A3112">
            <w:pPr>
              <w:spacing w:after="53" w:line="242" w:lineRule="auto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72" w:type="dxa"/>
          </w:tcPr>
          <w:p w:rsidR="000F5652" w:rsidRPr="003B073D" w:rsidRDefault="000F5652" w:rsidP="000A3112">
            <w:pPr>
              <w:spacing w:after="53" w:line="242" w:lineRule="auto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</w:tcPr>
          <w:p w:rsidR="000F5652" w:rsidRPr="003B073D" w:rsidRDefault="000F5652" w:rsidP="000A3112">
            <w:pPr>
              <w:spacing w:after="53" w:line="242" w:lineRule="auto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:rsidR="000F5652" w:rsidRPr="003B073D" w:rsidRDefault="000F5652" w:rsidP="000A3112">
            <w:pPr>
              <w:spacing w:after="53" w:line="242" w:lineRule="auto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:rsidR="000F5652" w:rsidRPr="003B073D" w:rsidRDefault="000F5652" w:rsidP="000A3112">
            <w:pPr>
              <w:spacing w:after="53" w:line="242" w:lineRule="auto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0F5652" w:rsidRPr="003B073D" w:rsidRDefault="000F5652" w:rsidP="000A3112">
            <w:pPr>
              <w:spacing w:after="53" w:line="242" w:lineRule="auto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F5652" w:rsidRPr="003B073D" w:rsidTr="000F5652">
        <w:trPr>
          <w:trHeight w:val="70"/>
        </w:trPr>
        <w:tc>
          <w:tcPr>
            <w:tcW w:w="1135" w:type="dxa"/>
          </w:tcPr>
          <w:p w:rsidR="000F5652" w:rsidRPr="003B073D" w:rsidRDefault="000F5652" w:rsidP="000A3112">
            <w:pPr>
              <w:spacing w:after="53" w:line="242" w:lineRule="auto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8" w:type="dxa"/>
          </w:tcPr>
          <w:p w:rsidR="000F5652" w:rsidRPr="003B073D" w:rsidRDefault="000F5652" w:rsidP="000A3112">
            <w:pPr>
              <w:spacing w:after="53" w:line="242" w:lineRule="auto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72" w:type="dxa"/>
          </w:tcPr>
          <w:p w:rsidR="000F5652" w:rsidRPr="003B073D" w:rsidRDefault="000F5652" w:rsidP="000A3112">
            <w:pPr>
              <w:spacing w:after="53" w:line="242" w:lineRule="auto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</w:tcPr>
          <w:p w:rsidR="000F5652" w:rsidRPr="003B073D" w:rsidRDefault="000F5652" w:rsidP="000A3112">
            <w:pPr>
              <w:spacing w:after="53" w:line="242" w:lineRule="auto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:rsidR="000F5652" w:rsidRPr="003B073D" w:rsidRDefault="000F5652" w:rsidP="000A3112">
            <w:pPr>
              <w:spacing w:after="53" w:line="242" w:lineRule="auto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:rsidR="000F5652" w:rsidRPr="003B073D" w:rsidRDefault="000F5652" w:rsidP="000A3112">
            <w:pPr>
              <w:spacing w:after="53" w:line="242" w:lineRule="auto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0F5652" w:rsidRPr="003B073D" w:rsidRDefault="000F5652" w:rsidP="000A3112">
            <w:pPr>
              <w:spacing w:after="53" w:line="242" w:lineRule="auto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F5652" w:rsidRPr="003B073D" w:rsidTr="000F5652">
        <w:trPr>
          <w:trHeight w:val="70"/>
        </w:trPr>
        <w:tc>
          <w:tcPr>
            <w:tcW w:w="1135" w:type="dxa"/>
          </w:tcPr>
          <w:p w:rsidR="000F5652" w:rsidRPr="003B073D" w:rsidRDefault="000F5652" w:rsidP="000A3112">
            <w:pPr>
              <w:spacing w:after="53" w:line="242" w:lineRule="auto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8" w:type="dxa"/>
          </w:tcPr>
          <w:p w:rsidR="000F5652" w:rsidRPr="003B073D" w:rsidRDefault="000F5652" w:rsidP="000A3112">
            <w:pPr>
              <w:spacing w:after="53" w:line="242" w:lineRule="auto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72" w:type="dxa"/>
          </w:tcPr>
          <w:p w:rsidR="000F5652" w:rsidRPr="003B073D" w:rsidRDefault="000F5652" w:rsidP="000A3112">
            <w:pPr>
              <w:spacing w:after="53" w:line="242" w:lineRule="auto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</w:tcPr>
          <w:p w:rsidR="000F5652" w:rsidRPr="003B073D" w:rsidRDefault="000F5652" w:rsidP="000A3112">
            <w:pPr>
              <w:spacing w:after="53" w:line="242" w:lineRule="auto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:rsidR="000F5652" w:rsidRPr="003B073D" w:rsidRDefault="000F5652" w:rsidP="000A3112">
            <w:pPr>
              <w:spacing w:after="53" w:line="242" w:lineRule="auto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:rsidR="000F5652" w:rsidRPr="003B073D" w:rsidRDefault="000F5652" w:rsidP="000A3112">
            <w:pPr>
              <w:spacing w:after="53" w:line="242" w:lineRule="auto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0F5652" w:rsidRPr="003B073D" w:rsidRDefault="000F5652" w:rsidP="000A3112">
            <w:pPr>
              <w:spacing w:after="53" w:line="242" w:lineRule="auto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0F5652" w:rsidRPr="003B073D" w:rsidRDefault="000F5652" w:rsidP="000F5652">
      <w:pPr>
        <w:spacing w:after="289"/>
        <w:ind w:left="10" w:right="5803" w:hanging="1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CE46F9" w:rsidRPr="003B073D" w:rsidRDefault="00CE46F9">
      <w:pPr>
        <w:rPr>
          <w:rFonts w:ascii="Times New Roman" w:hAnsi="Times New Roman" w:cs="Times New Roman"/>
          <w:sz w:val="24"/>
          <w:szCs w:val="24"/>
        </w:rPr>
      </w:pPr>
    </w:p>
    <w:p w:rsidR="00CE46F9" w:rsidRPr="003B073D" w:rsidRDefault="00CE46F9">
      <w:pPr>
        <w:rPr>
          <w:rFonts w:ascii="Times New Roman" w:hAnsi="Times New Roman" w:cs="Times New Roman"/>
          <w:sz w:val="24"/>
          <w:szCs w:val="24"/>
        </w:rPr>
      </w:pPr>
    </w:p>
    <w:p w:rsidR="00CE46F9" w:rsidRPr="003B073D" w:rsidRDefault="00CE46F9">
      <w:pPr>
        <w:rPr>
          <w:rFonts w:ascii="Times New Roman" w:hAnsi="Times New Roman" w:cs="Times New Roman"/>
          <w:sz w:val="24"/>
          <w:szCs w:val="24"/>
        </w:rPr>
      </w:pPr>
    </w:p>
    <w:p w:rsidR="000F5652" w:rsidRPr="003B073D" w:rsidRDefault="000F5652">
      <w:pPr>
        <w:rPr>
          <w:rFonts w:ascii="Times New Roman" w:hAnsi="Times New Roman" w:cs="Times New Roman"/>
          <w:sz w:val="24"/>
          <w:szCs w:val="24"/>
        </w:rPr>
      </w:pPr>
    </w:p>
    <w:p w:rsidR="000F5652" w:rsidRPr="003B073D" w:rsidRDefault="000F5652">
      <w:pPr>
        <w:rPr>
          <w:rFonts w:ascii="Times New Roman" w:hAnsi="Times New Roman" w:cs="Times New Roman"/>
          <w:sz w:val="24"/>
          <w:szCs w:val="24"/>
        </w:rPr>
      </w:pPr>
    </w:p>
    <w:p w:rsidR="00CE46F9" w:rsidRDefault="00CE46F9">
      <w:pPr>
        <w:rPr>
          <w:rFonts w:ascii="Times New Roman" w:hAnsi="Times New Roman" w:cs="Times New Roman"/>
          <w:sz w:val="24"/>
          <w:szCs w:val="24"/>
        </w:rPr>
      </w:pPr>
    </w:p>
    <w:p w:rsidR="003B073D" w:rsidRDefault="003B073D">
      <w:pPr>
        <w:rPr>
          <w:rFonts w:ascii="Times New Roman" w:hAnsi="Times New Roman" w:cs="Times New Roman"/>
          <w:sz w:val="24"/>
          <w:szCs w:val="24"/>
        </w:rPr>
      </w:pPr>
    </w:p>
    <w:p w:rsidR="00CE46F9" w:rsidRPr="003B073D" w:rsidRDefault="00CE46F9">
      <w:pPr>
        <w:rPr>
          <w:rFonts w:ascii="Times New Roman" w:hAnsi="Times New Roman" w:cs="Times New Roman"/>
          <w:sz w:val="24"/>
          <w:szCs w:val="24"/>
        </w:rPr>
      </w:pPr>
    </w:p>
    <w:p w:rsidR="00CE46F9" w:rsidRPr="003B073D" w:rsidRDefault="003B073D" w:rsidP="00CE46F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График контроль</w:t>
      </w:r>
      <w:r w:rsidR="00CE46F9" w:rsidRPr="003B073D">
        <w:rPr>
          <w:rFonts w:ascii="Times New Roman" w:hAnsi="Times New Roman" w:cs="Times New Roman"/>
          <w:b/>
          <w:sz w:val="24"/>
          <w:szCs w:val="24"/>
        </w:rPr>
        <w:t>ных работ</w:t>
      </w:r>
    </w:p>
    <w:tbl>
      <w:tblPr>
        <w:tblStyle w:val="af3"/>
        <w:tblW w:w="0" w:type="auto"/>
        <w:tblInd w:w="279" w:type="dxa"/>
        <w:tblLayout w:type="fixed"/>
        <w:tblLook w:val="04A0"/>
      </w:tblPr>
      <w:tblGrid>
        <w:gridCol w:w="850"/>
        <w:gridCol w:w="1418"/>
        <w:gridCol w:w="1559"/>
        <w:gridCol w:w="7938"/>
        <w:gridCol w:w="1418"/>
      </w:tblGrid>
      <w:tr w:rsidR="00CE46F9" w:rsidRPr="003B073D" w:rsidTr="00CE46F9">
        <w:tc>
          <w:tcPr>
            <w:tcW w:w="850" w:type="dxa"/>
            <w:vMerge w:val="restart"/>
          </w:tcPr>
          <w:p w:rsidR="00CE46F9" w:rsidRPr="003B073D" w:rsidRDefault="00CE46F9" w:rsidP="00CE46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7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3B07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3B07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3B07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2977" w:type="dxa"/>
            <w:gridSpan w:val="2"/>
          </w:tcPr>
          <w:p w:rsidR="00CE46F9" w:rsidRPr="003B073D" w:rsidRDefault="00CE46F9" w:rsidP="00CE46F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7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7938" w:type="dxa"/>
            <w:vMerge w:val="restart"/>
          </w:tcPr>
          <w:p w:rsidR="00CE46F9" w:rsidRPr="003B073D" w:rsidRDefault="00CE46F9" w:rsidP="00CE46F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7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418" w:type="dxa"/>
            <w:vMerge w:val="restart"/>
          </w:tcPr>
          <w:p w:rsidR="00CE46F9" w:rsidRPr="003B073D" w:rsidRDefault="00CE46F9" w:rsidP="00CE46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7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часов</w:t>
            </w:r>
          </w:p>
        </w:tc>
      </w:tr>
      <w:tr w:rsidR="00CE46F9" w:rsidRPr="003B073D" w:rsidTr="00CE46F9">
        <w:tc>
          <w:tcPr>
            <w:tcW w:w="850" w:type="dxa"/>
            <w:vMerge/>
          </w:tcPr>
          <w:p w:rsidR="00CE46F9" w:rsidRPr="003B073D" w:rsidRDefault="00CE46F9" w:rsidP="00CE46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CE46F9" w:rsidRPr="003B073D" w:rsidRDefault="00CE46F9" w:rsidP="00CE46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7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плану</w:t>
            </w:r>
          </w:p>
        </w:tc>
        <w:tc>
          <w:tcPr>
            <w:tcW w:w="1559" w:type="dxa"/>
          </w:tcPr>
          <w:p w:rsidR="00CE46F9" w:rsidRPr="003B073D" w:rsidRDefault="00CE46F9" w:rsidP="00CE46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7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Фактически</w:t>
            </w:r>
          </w:p>
        </w:tc>
        <w:tc>
          <w:tcPr>
            <w:tcW w:w="7938" w:type="dxa"/>
            <w:vMerge/>
          </w:tcPr>
          <w:p w:rsidR="00CE46F9" w:rsidRPr="003B073D" w:rsidRDefault="00CE46F9" w:rsidP="00CE46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:rsidR="00CE46F9" w:rsidRPr="003B073D" w:rsidRDefault="00CE46F9" w:rsidP="00CE46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E46F9" w:rsidRPr="003B073D" w:rsidTr="00CE46F9">
        <w:tc>
          <w:tcPr>
            <w:tcW w:w="850" w:type="dxa"/>
          </w:tcPr>
          <w:p w:rsidR="00CE46F9" w:rsidRPr="003B073D" w:rsidRDefault="00CE46F9" w:rsidP="00CE46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7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CE46F9" w:rsidRPr="003B073D" w:rsidRDefault="00CE46F9" w:rsidP="00CE46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CE46F9" w:rsidRPr="003B073D" w:rsidRDefault="00CE46F9" w:rsidP="00CE46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CE46F9" w:rsidRPr="003B073D" w:rsidRDefault="00CE46F9" w:rsidP="00CE46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7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 и учёт знаний за 1 полугодие</w:t>
            </w:r>
          </w:p>
        </w:tc>
        <w:tc>
          <w:tcPr>
            <w:tcW w:w="1418" w:type="dxa"/>
          </w:tcPr>
          <w:p w:rsidR="00CE46F9" w:rsidRPr="003B073D" w:rsidRDefault="00CE46F9" w:rsidP="00CE46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7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E46F9" w:rsidRPr="003B073D" w:rsidTr="00CE46F9">
        <w:tc>
          <w:tcPr>
            <w:tcW w:w="850" w:type="dxa"/>
          </w:tcPr>
          <w:p w:rsidR="00CE46F9" w:rsidRPr="003B073D" w:rsidRDefault="00CE46F9" w:rsidP="00CE46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7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</w:tcPr>
          <w:p w:rsidR="00CE46F9" w:rsidRPr="003B073D" w:rsidRDefault="00CE46F9" w:rsidP="00CE46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CE46F9" w:rsidRPr="003B073D" w:rsidRDefault="00CE46F9" w:rsidP="00CE46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CE46F9" w:rsidRPr="003B073D" w:rsidRDefault="00CE46F9" w:rsidP="00CE4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Контроль и учёт знаний (проверочная работа)</w:t>
            </w:r>
          </w:p>
        </w:tc>
        <w:tc>
          <w:tcPr>
            <w:tcW w:w="1418" w:type="dxa"/>
          </w:tcPr>
          <w:p w:rsidR="00CE46F9" w:rsidRPr="003B073D" w:rsidRDefault="000F5652" w:rsidP="00CE46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7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E46F9" w:rsidRPr="003B073D" w:rsidTr="00CE46F9">
        <w:tc>
          <w:tcPr>
            <w:tcW w:w="850" w:type="dxa"/>
          </w:tcPr>
          <w:p w:rsidR="00CE46F9" w:rsidRPr="003B073D" w:rsidRDefault="00CE46F9" w:rsidP="00CE46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7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</w:tcPr>
          <w:p w:rsidR="00CE46F9" w:rsidRPr="003B073D" w:rsidRDefault="00CE46F9" w:rsidP="00CE46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CE46F9" w:rsidRPr="003B073D" w:rsidRDefault="00CE46F9" w:rsidP="00CE46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CE46F9" w:rsidRPr="003B073D" w:rsidRDefault="00CE46F9" w:rsidP="00CE4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 xml:space="preserve">Контроль и учёт знаний (контрольная работа) </w:t>
            </w:r>
            <w:r w:rsidR="000F5652" w:rsidRPr="003B073D">
              <w:rPr>
                <w:rFonts w:ascii="Times New Roman" w:hAnsi="Times New Roman" w:cs="Times New Roman"/>
                <w:sz w:val="24"/>
                <w:szCs w:val="24"/>
              </w:rPr>
              <w:t xml:space="preserve">по теме «Умножение и деление» </w:t>
            </w: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за 3 четверть</w:t>
            </w:r>
          </w:p>
        </w:tc>
        <w:tc>
          <w:tcPr>
            <w:tcW w:w="1418" w:type="dxa"/>
          </w:tcPr>
          <w:p w:rsidR="00CE46F9" w:rsidRPr="003B073D" w:rsidRDefault="000F5652" w:rsidP="00CE46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7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F5652" w:rsidRPr="003B073D" w:rsidTr="00CE46F9">
        <w:tc>
          <w:tcPr>
            <w:tcW w:w="850" w:type="dxa"/>
          </w:tcPr>
          <w:p w:rsidR="000F5652" w:rsidRPr="003B073D" w:rsidRDefault="000F5652" w:rsidP="000F565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7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</w:tcPr>
          <w:p w:rsidR="000F5652" w:rsidRPr="003B073D" w:rsidRDefault="000F5652" w:rsidP="000F565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0F5652" w:rsidRPr="003B073D" w:rsidRDefault="000F5652" w:rsidP="000F565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0F5652" w:rsidRPr="003B073D" w:rsidRDefault="000F5652" w:rsidP="000F56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Контроль и учёт знаний (тест)</w:t>
            </w:r>
          </w:p>
        </w:tc>
        <w:tc>
          <w:tcPr>
            <w:tcW w:w="1418" w:type="dxa"/>
          </w:tcPr>
          <w:p w:rsidR="000F5652" w:rsidRPr="003B073D" w:rsidRDefault="000F5652" w:rsidP="000F565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7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F5652" w:rsidRPr="003B073D" w:rsidTr="00CE46F9">
        <w:tc>
          <w:tcPr>
            <w:tcW w:w="850" w:type="dxa"/>
          </w:tcPr>
          <w:p w:rsidR="000F5652" w:rsidRPr="003B073D" w:rsidRDefault="000F5652" w:rsidP="000F565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7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8" w:type="dxa"/>
          </w:tcPr>
          <w:p w:rsidR="000F5652" w:rsidRPr="003B073D" w:rsidRDefault="000F5652" w:rsidP="000F565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0F5652" w:rsidRPr="003B073D" w:rsidRDefault="000F5652" w:rsidP="000F565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0F5652" w:rsidRPr="003B073D" w:rsidRDefault="000F5652" w:rsidP="000F56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73D">
              <w:rPr>
                <w:rFonts w:ascii="Times New Roman" w:hAnsi="Times New Roman" w:cs="Times New Roman"/>
                <w:sz w:val="24"/>
                <w:szCs w:val="24"/>
              </w:rPr>
              <w:t>Контроль и учёт знаний (итоговая контрольная работа)</w:t>
            </w:r>
          </w:p>
        </w:tc>
        <w:tc>
          <w:tcPr>
            <w:tcW w:w="1418" w:type="dxa"/>
          </w:tcPr>
          <w:p w:rsidR="000F5652" w:rsidRPr="003B073D" w:rsidRDefault="000F5652" w:rsidP="000F565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7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</w:tbl>
    <w:p w:rsidR="00CE46F9" w:rsidRPr="003B073D" w:rsidRDefault="00CE46F9" w:rsidP="00CE46F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CE46F9" w:rsidRPr="003B073D" w:rsidSect="0003513C">
      <w:pgSz w:w="16838" w:h="11906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8"/>
  <w:characterSpacingControl w:val="doNotCompress"/>
  <w:compat/>
  <w:rsids>
    <w:rsidRoot w:val="0003513C"/>
    <w:rsid w:val="00017E79"/>
    <w:rsid w:val="0003513C"/>
    <w:rsid w:val="000A3112"/>
    <w:rsid w:val="000F5652"/>
    <w:rsid w:val="00175A3F"/>
    <w:rsid w:val="001C3DF9"/>
    <w:rsid w:val="0027236E"/>
    <w:rsid w:val="00334968"/>
    <w:rsid w:val="003B073D"/>
    <w:rsid w:val="0053202A"/>
    <w:rsid w:val="006759FC"/>
    <w:rsid w:val="006842D4"/>
    <w:rsid w:val="00747E27"/>
    <w:rsid w:val="00963D52"/>
    <w:rsid w:val="0099567C"/>
    <w:rsid w:val="00B2242D"/>
    <w:rsid w:val="00C36D12"/>
    <w:rsid w:val="00C67E28"/>
    <w:rsid w:val="00CE46F9"/>
    <w:rsid w:val="00DF19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13C"/>
  </w:style>
  <w:style w:type="paragraph" w:styleId="1">
    <w:name w:val="heading 1"/>
    <w:basedOn w:val="a"/>
    <w:next w:val="a"/>
    <w:link w:val="10"/>
    <w:uiPriority w:val="9"/>
    <w:qFormat/>
    <w:rsid w:val="00175A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175A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175A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175A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175A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unhideWhenUsed/>
    <w:qFormat/>
    <w:rsid w:val="00175A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unhideWhenUsed/>
    <w:qFormat/>
    <w:rsid w:val="00175A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unhideWhenUsed/>
    <w:qFormat/>
    <w:rsid w:val="00175A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unhideWhenUsed/>
    <w:qFormat/>
    <w:rsid w:val="00175A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75A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175A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175A3F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175A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175A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175A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175A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175A3F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175A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Title"/>
    <w:basedOn w:val="a"/>
    <w:next w:val="a"/>
    <w:link w:val="a4"/>
    <w:uiPriority w:val="10"/>
    <w:qFormat/>
    <w:rsid w:val="00175A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175A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Subtitle"/>
    <w:basedOn w:val="a"/>
    <w:next w:val="a"/>
    <w:link w:val="a6"/>
    <w:uiPriority w:val="11"/>
    <w:qFormat/>
    <w:rsid w:val="00175A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sid w:val="00175A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7">
    <w:name w:val="Subtle Emphasis"/>
    <w:basedOn w:val="a0"/>
    <w:uiPriority w:val="19"/>
    <w:qFormat/>
    <w:rsid w:val="00175A3F"/>
    <w:rPr>
      <w:i/>
      <w:iCs/>
      <w:color w:val="808080" w:themeColor="text1" w:themeTint="7F"/>
    </w:rPr>
  </w:style>
  <w:style w:type="character" w:styleId="a8">
    <w:name w:val="Emphasis"/>
    <w:basedOn w:val="a0"/>
    <w:uiPriority w:val="20"/>
    <w:qFormat/>
    <w:rsid w:val="00175A3F"/>
    <w:rPr>
      <w:i/>
      <w:iCs/>
    </w:rPr>
  </w:style>
  <w:style w:type="character" w:styleId="a9">
    <w:name w:val="Intense Emphasis"/>
    <w:basedOn w:val="a0"/>
    <w:uiPriority w:val="21"/>
    <w:qFormat/>
    <w:rsid w:val="00175A3F"/>
    <w:rPr>
      <w:b/>
      <w:bCs/>
      <w:i/>
      <w:iCs/>
      <w:color w:val="4F81BD" w:themeColor="accent1"/>
    </w:rPr>
  </w:style>
  <w:style w:type="character" w:styleId="aa">
    <w:name w:val="Strong"/>
    <w:basedOn w:val="a0"/>
    <w:uiPriority w:val="22"/>
    <w:qFormat/>
    <w:rsid w:val="00175A3F"/>
    <w:rPr>
      <w:b/>
      <w:bCs/>
    </w:rPr>
  </w:style>
  <w:style w:type="paragraph" w:styleId="21">
    <w:name w:val="Quote"/>
    <w:basedOn w:val="a"/>
    <w:next w:val="a"/>
    <w:link w:val="22"/>
    <w:uiPriority w:val="29"/>
    <w:qFormat/>
    <w:rsid w:val="00175A3F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175A3F"/>
    <w:rPr>
      <w:i/>
      <w:iCs/>
      <w:color w:val="000000" w:themeColor="text1"/>
    </w:rPr>
  </w:style>
  <w:style w:type="paragraph" w:styleId="ab">
    <w:name w:val="Intense Quote"/>
    <w:basedOn w:val="a"/>
    <w:next w:val="a"/>
    <w:link w:val="ac"/>
    <w:uiPriority w:val="30"/>
    <w:qFormat/>
    <w:rsid w:val="00175A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c">
    <w:name w:val="Выделенная цитата Знак"/>
    <w:basedOn w:val="a0"/>
    <w:link w:val="ab"/>
    <w:uiPriority w:val="30"/>
    <w:rsid w:val="00175A3F"/>
    <w:rPr>
      <w:b/>
      <w:bCs/>
      <w:i/>
      <w:iCs/>
      <w:color w:val="4F81BD" w:themeColor="accent1"/>
    </w:rPr>
  </w:style>
  <w:style w:type="character" w:styleId="ad">
    <w:name w:val="Subtle Reference"/>
    <w:basedOn w:val="a0"/>
    <w:uiPriority w:val="31"/>
    <w:qFormat/>
    <w:rsid w:val="00175A3F"/>
    <w:rPr>
      <w:smallCaps/>
      <w:color w:val="C0504D" w:themeColor="accent2"/>
      <w:u w:val="single"/>
    </w:rPr>
  </w:style>
  <w:style w:type="character" w:styleId="ae">
    <w:name w:val="Intense Reference"/>
    <w:basedOn w:val="a0"/>
    <w:uiPriority w:val="32"/>
    <w:qFormat/>
    <w:rsid w:val="00175A3F"/>
    <w:rPr>
      <w:b/>
      <w:bCs/>
      <w:smallCaps/>
      <w:color w:val="C0504D" w:themeColor="accent2"/>
      <w:spacing w:val="5"/>
      <w:u w:val="single"/>
    </w:rPr>
  </w:style>
  <w:style w:type="character" w:styleId="af">
    <w:name w:val="Book Title"/>
    <w:basedOn w:val="a0"/>
    <w:uiPriority w:val="33"/>
    <w:qFormat/>
    <w:rsid w:val="00175A3F"/>
    <w:rPr>
      <w:b/>
      <w:bCs/>
      <w:smallCaps/>
      <w:spacing w:val="5"/>
    </w:rPr>
  </w:style>
  <w:style w:type="paragraph" w:styleId="af0">
    <w:name w:val="List Paragraph"/>
    <w:basedOn w:val="a"/>
    <w:uiPriority w:val="34"/>
    <w:qFormat/>
    <w:rsid w:val="00175A3F"/>
    <w:pPr>
      <w:ind w:left="720"/>
      <w:contextualSpacing/>
    </w:pPr>
  </w:style>
  <w:style w:type="character" w:styleId="af1">
    <w:name w:val="Hyperlink"/>
    <w:basedOn w:val="a0"/>
    <w:uiPriority w:val="99"/>
    <w:unhideWhenUsed/>
    <w:rsid w:val="00175A3F"/>
    <w:rPr>
      <w:color w:val="0000FF" w:themeColor="hyperlink"/>
      <w:u w:val="single"/>
    </w:rPr>
  </w:style>
  <w:style w:type="character" w:styleId="af2">
    <w:name w:val="FollowedHyperlink"/>
    <w:basedOn w:val="a0"/>
    <w:uiPriority w:val="99"/>
    <w:unhideWhenUsed/>
    <w:rsid w:val="00175A3F"/>
    <w:rPr>
      <w:color w:val="800080" w:themeColor="followedHyperlink"/>
      <w:u w:val="single"/>
    </w:rPr>
  </w:style>
  <w:style w:type="table" w:styleId="af3">
    <w:name w:val="Table Grid"/>
    <w:basedOn w:val="a1"/>
    <w:uiPriority w:val="39"/>
    <w:rsid w:val="000351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next w:val="af3"/>
    <w:uiPriority w:val="59"/>
    <w:rsid w:val="000F5652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1049\Word%202010%20l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Word 2010 look</Template>
  <TotalTime>117</TotalTime>
  <Pages>22</Pages>
  <Words>3924</Words>
  <Characters>22369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 Цветополь</dc:creator>
  <cp:keywords/>
  <dc:description/>
  <cp:lastModifiedBy>Skola</cp:lastModifiedBy>
  <cp:revision>10</cp:revision>
  <cp:lastPrinted>2016-10-03T08:42:00Z</cp:lastPrinted>
  <dcterms:created xsi:type="dcterms:W3CDTF">2016-09-09T04:18:00Z</dcterms:created>
  <dcterms:modified xsi:type="dcterms:W3CDTF">2016-10-03T08:42:00Z</dcterms:modified>
</cp:coreProperties>
</file>